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90245D" w14:textId="77777777" w:rsidR="004357CB" w:rsidRDefault="004357CB" w:rsidP="004357CB">
      <w:pPr>
        <w:rPr>
          <w:sz w:val="24"/>
          <w:szCs w:val="24"/>
        </w:rPr>
      </w:pPr>
    </w:p>
    <w:p w14:paraId="2CEDF5A2" w14:textId="77777777" w:rsidR="00D74A7D" w:rsidRDefault="00D74A7D" w:rsidP="004357CB">
      <w:pPr>
        <w:rPr>
          <w:sz w:val="24"/>
          <w:szCs w:val="24"/>
        </w:rPr>
      </w:pPr>
    </w:p>
    <w:p w14:paraId="3FF51D32" w14:textId="77777777" w:rsidR="00D74A7D" w:rsidRDefault="00D74A7D" w:rsidP="004357CB">
      <w:pPr>
        <w:rPr>
          <w:sz w:val="24"/>
          <w:szCs w:val="24"/>
        </w:rPr>
      </w:pPr>
    </w:p>
    <w:p w14:paraId="02A81DD5" w14:textId="3AB7B68C" w:rsidR="00312207" w:rsidRDefault="00D54C91" w:rsidP="004357CB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Nr</w:t>
      </w:r>
      <w:proofErr w:type="spellEnd"/>
      <w:r w:rsidRPr="0006045A">
        <w:rPr>
          <w:sz w:val="24"/>
          <w:szCs w:val="24"/>
        </w:rPr>
        <w:t>.</w:t>
      </w:r>
      <w:proofErr w:type="gramEnd"/>
      <w:r w:rsidRPr="0006045A">
        <w:rPr>
          <w:sz w:val="24"/>
          <w:szCs w:val="24"/>
        </w:rPr>
        <w:t xml:space="preserve"> </w:t>
      </w:r>
      <w:r w:rsidRPr="0006045A">
        <w:rPr>
          <w:sz w:val="24"/>
          <w:szCs w:val="24"/>
          <w:u w:val="single"/>
        </w:rPr>
        <w:t xml:space="preserve"> </w:t>
      </w:r>
      <w:r w:rsidR="001D00D9">
        <w:rPr>
          <w:sz w:val="24"/>
          <w:szCs w:val="24"/>
          <w:u w:val="single"/>
        </w:rPr>
        <w:t>2694/27.06.2024</w:t>
      </w:r>
    </w:p>
    <w:p w14:paraId="0FFA00D0" w14:textId="77777777" w:rsidR="00312207" w:rsidRPr="00312207" w:rsidRDefault="00312207" w:rsidP="00312207"/>
    <w:p w14:paraId="1AA84C3A" w14:textId="77777777" w:rsidR="00D54C91" w:rsidRDefault="00D54C91" w:rsidP="00D54C91">
      <w:pPr>
        <w:rPr>
          <w:rFonts w:eastAsia="Calibri"/>
          <w:b/>
          <w:sz w:val="24"/>
          <w:szCs w:val="24"/>
          <w:lang w:val="ro-RO"/>
        </w:rPr>
      </w:pPr>
      <w:r>
        <w:rPr>
          <w:rFonts w:eastAsia="Calibri"/>
          <w:b/>
          <w:sz w:val="24"/>
          <w:szCs w:val="24"/>
          <w:lang w:val="ro-RO"/>
        </w:rPr>
        <w:tab/>
      </w:r>
      <w:r>
        <w:rPr>
          <w:rFonts w:eastAsia="Calibri"/>
          <w:b/>
          <w:sz w:val="24"/>
          <w:szCs w:val="24"/>
          <w:lang w:val="ro-RO"/>
        </w:rPr>
        <w:tab/>
      </w:r>
      <w:r>
        <w:rPr>
          <w:rFonts w:eastAsia="Calibri"/>
          <w:b/>
          <w:sz w:val="24"/>
          <w:szCs w:val="24"/>
          <w:lang w:val="ro-RO"/>
        </w:rPr>
        <w:tab/>
      </w:r>
      <w:r>
        <w:rPr>
          <w:rFonts w:eastAsia="Calibri"/>
          <w:b/>
          <w:sz w:val="24"/>
          <w:szCs w:val="24"/>
          <w:lang w:val="ro-RO"/>
        </w:rPr>
        <w:tab/>
      </w:r>
      <w:r>
        <w:rPr>
          <w:rFonts w:eastAsia="Calibri"/>
          <w:b/>
          <w:sz w:val="24"/>
          <w:szCs w:val="24"/>
          <w:lang w:val="ro-RO"/>
        </w:rPr>
        <w:tab/>
      </w:r>
      <w:r>
        <w:rPr>
          <w:rFonts w:eastAsia="Calibri"/>
          <w:b/>
          <w:sz w:val="24"/>
          <w:szCs w:val="24"/>
          <w:lang w:val="ro-RO"/>
        </w:rPr>
        <w:tab/>
      </w:r>
    </w:p>
    <w:p w14:paraId="13274788" w14:textId="77777777" w:rsidR="00D54C91" w:rsidRDefault="00D54C91" w:rsidP="00D54C91">
      <w:pPr>
        <w:ind w:left="720" w:firstLine="720"/>
        <w:rPr>
          <w:rFonts w:eastAsia="Calibri"/>
          <w:b/>
          <w:sz w:val="24"/>
          <w:szCs w:val="24"/>
          <w:lang w:val="ro-RO"/>
        </w:rPr>
      </w:pPr>
    </w:p>
    <w:p w14:paraId="2F973DEC" w14:textId="77777777" w:rsidR="00D54C91" w:rsidRPr="00D54C91" w:rsidRDefault="00D54C91" w:rsidP="00D54C91">
      <w:pPr>
        <w:ind w:left="720" w:firstLine="720"/>
        <w:rPr>
          <w:rFonts w:eastAsia="Calibri"/>
          <w:b/>
          <w:sz w:val="24"/>
          <w:szCs w:val="24"/>
          <w:lang w:val="ro-RO"/>
        </w:rPr>
      </w:pPr>
      <w:r w:rsidRPr="00D54C91">
        <w:rPr>
          <w:rFonts w:eastAsia="Calibri"/>
          <w:b/>
          <w:sz w:val="24"/>
          <w:szCs w:val="24"/>
          <w:lang w:val="ro-RO"/>
        </w:rPr>
        <w:t>CĂTRE,</w:t>
      </w:r>
    </w:p>
    <w:p w14:paraId="582F45AC" w14:textId="77777777" w:rsidR="00D54C91" w:rsidRPr="00D54C91" w:rsidRDefault="00D54C91" w:rsidP="00D54C91">
      <w:pPr>
        <w:rPr>
          <w:rFonts w:eastAsia="Calibri"/>
          <w:b/>
          <w:sz w:val="24"/>
          <w:szCs w:val="24"/>
          <w:lang w:val="ro-RO"/>
        </w:rPr>
      </w:pPr>
    </w:p>
    <w:p w14:paraId="2890C781" w14:textId="77777777" w:rsidR="00D54C91" w:rsidRPr="00D54C91" w:rsidRDefault="00D54C91" w:rsidP="00D54C91">
      <w:pPr>
        <w:spacing w:line="360" w:lineRule="auto"/>
        <w:jc w:val="center"/>
        <w:rPr>
          <w:b/>
          <w:sz w:val="24"/>
          <w:szCs w:val="24"/>
          <w:lang w:val="ro-RO" w:eastAsia="en-GB"/>
        </w:rPr>
      </w:pPr>
      <w:r w:rsidRPr="00D54C91">
        <w:rPr>
          <w:b/>
          <w:sz w:val="24"/>
          <w:szCs w:val="24"/>
          <w:lang w:val="ro-RO" w:eastAsia="en-GB"/>
        </w:rPr>
        <w:t>INSPECTORATUL  ŞCOLAR  JUDEŢEAN  HUNEDOARA</w:t>
      </w:r>
    </w:p>
    <w:p w14:paraId="5542688B" w14:textId="77777777" w:rsidR="00D54C91" w:rsidRDefault="00D54C91" w:rsidP="00D54C91">
      <w:pPr>
        <w:spacing w:line="360" w:lineRule="auto"/>
        <w:jc w:val="center"/>
        <w:rPr>
          <w:b/>
          <w:sz w:val="24"/>
          <w:szCs w:val="24"/>
          <w:lang w:val="ro-RO" w:eastAsia="en-GB"/>
        </w:rPr>
      </w:pPr>
      <w:r w:rsidRPr="00D54C91">
        <w:rPr>
          <w:b/>
          <w:sz w:val="24"/>
          <w:szCs w:val="24"/>
          <w:lang w:val="ro-RO" w:eastAsia="en-GB"/>
        </w:rPr>
        <w:t>Comisia Judeţeană de Evaluare şi Certificare</w:t>
      </w:r>
    </w:p>
    <w:p w14:paraId="55DF2E48" w14:textId="77777777" w:rsidR="0006045A" w:rsidRPr="00D54C91" w:rsidRDefault="0006045A" w:rsidP="00D54C91">
      <w:pPr>
        <w:spacing w:line="360" w:lineRule="auto"/>
        <w:jc w:val="center"/>
        <w:rPr>
          <w:b/>
          <w:sz w:val="24"/>
          <w:szCs w:val="24"/>
          <w:lang w:val="ro-RO" w:eastAsia="en-GB"/>
        </w:rPr>
      </w:pPr>
    </w:p>
    <w:p w14:paraId="6FB17DAD" w14:textId="77777777" w:rsidR="00D54C91" w:rsidRPr="00D54C91" w:rsidRDefault="00D54C91" w:rsidP="00D54C91">
      <w:pPr>
        <w:jc w:val="center"/>
        <w:rPr>
          <w:rFonts w:eastAsia="Calibri"/>
          <w:b/>
          <w:sz w:val="24"/>
          <w:szCs w:val="24"/>
          <w:lang w:val="ro-RO"/>
        </w:rPr>
      </w:pPr>
    </w:p>
    <w:p w14:paraId="072F463E" w14:textId="1D41A4B1" w:rsidR="00D54C91" w:rsidRPr="00D54C91" w:rsidRDefault="00D54C91" w:rsidP="00D54C91">
      <w:pPr>
        <w:ind w:left="1440"/>
        <w:rPr>
          <w:rFonts w:eastAsia="Calibri"/>
          <w:b/>
          <w:sz w:val="24"/>
          <w:szCs w:val="24"/>
          <w:lang w:val="ro-RO"/>
        </w:rPr>
      </w:pPr>
      <w:r w:rsidRPr="00D54C91">
        <w:rPr>
          <w:rFonts w:eastAsia="Calibri"/>
          <w:b/>
          <w:sz w:val="24"/>
          <w:szCs w:val="24"/>
          <w:lang w:val="ro-RO"/>
        </w:rPr>
        <w:t xml:space="preserve"> În atenţia inspectorului pentru Învăţămâ</w:t>
      </w:r>
      <w:r w:rsidR="007B0890">
        <w:rPr>
          <w:rFonts w:eastAsia="Calibri"/>
          <w:b/>
          <w:sz w:val="24"/>
          <w:szCs w:val="24"/>
          <w:lang w:val="ro-RO"/>
        </w:rPr>
        <w:t>n</w:t>
      </w:r>
      <w:r w:rsidRPr="00D54C91">
        <w:rPr>
          <w:rFonts w:eastAsia="Calibri"/>
          <w:b/>
          <w:sz w:val="24"/>
          <w:szCs w:val="24"/>
          <w:lang w:val="ro-RO"/>
        </w:rPr>
        <w:t>tul profesional şi tehnic</w:t>
      </w:r>
      <w:bookmarkStart w:id="0" w:name="_GoBack"/>
      <w:bookmarkEnd w:id="0"/>
    </w:p>
    <w:p w14:paraId="3BA67DAF" w14:textId="3EAC3D6B" w:rsidR="00D54C91" w:rsidRPr="00D54C91" w:rsidRDefault="00D54C91" w:rsidP="00D54C91">
      <w:pPr>
        <w:rPr>
          <w:rFonts w:eastAsia="Calibri"/>
          <w:b/>
          <w:sz w:val="24"/>
          <w:szCs w:val="24"/>
          <w:lang w:val="ro-RO"/>
        </w:rPr>
      </w:pPr>
      <w:r w:rsidRPr="00D54C91">
        <w:rPr>
          <w:rFonts w:eastAsia="Calibri"/>
          <w:b/>
          <w:sz w:val="24"/>
          <w:szCs w:val="24"/>
          <w:lang w:val="ro-RO"/>
        </w:rPr>
        <w:t xml:space="preserve">                                           </w:t>
      </w:r>
      <w:r w:rsidR="009076D5">
        <w:rPr>
          <w:rFonts w:eastAsia="Calibri"/>
          <w:b/>
          <w:sz w:val="24"/>
          <w:szCs w:val="24"/>
          <w:lang w:val="ro-RO"/>
        </w:rPr>
        <w:t xml:space="preserve">         Prof. Dana Luiza CIOARĂ</w:t>
      </w:r>
    </w:p>
    <w:p w14:paraId="7D306F26" w14:textId="77777777" w:rsidR="00D54C91" w:rsidRPr="00D54C91" w:rsidRDefault="00D54C91" w:rsidP="00D54C91">
      <w:pPr>
        <w:rPr>
          <w:rFonts w:eastAsia="Calibri"/>
          <w:b/>
          <w:sz w:val="24"/>
          <w:szCs w:val="24"/>
          <w:lang w:val="ro-RO"/>
        </w:rPr>
      </w:pPr>
    </w:p>
    <w:p w14:paraId="122538DB" w14:textId="77777777" w:rsidR="00D54C91" w:rsidRPr="00D54C91" w:rsidRDefault="00D54C91" w:rsidP="00D54C91">
      <w:pPr>
        <w:rPr>
          <w:rFonts w:eastAsia="Calibri"/>
          <w:b/>
          <w:sz w:val="24"/>
          <w:szCs w:val="24"/>
          <w:lang w:val="ro-RO"/>
        </w:rPr>
      </w:pPr>
    </w:p>
    <w:p w14:paraId="2E7893B1" w14:textId="752183EE" w:rsidR="00FD62CD" w:rsidRDefault="00D54C91" w:rsidP="00CB7033">
      <w:pPr>
        <w:spacing w:line="360" w:lineRule="auto"/>
        <w:jc w:val="both"/>
        <w:rPr>
          <w:sz w:val="24"/>
          <w:szCs w:val="24"/>
          <w:lang w:val="en-US" w:eastAsia="en-GB"/>
        </w:rPr>
      </w:pPr>
      <w:r>
        <w:rPr>
          <w:sz w:val="24"/>
          <w:szCs w:val="24"/>
          <w:lang w:val="ro-RO" w:eastAsia="en-GB"/>
        </w:rPr>
        <w:tab/>
      </w:r>
      <w:r w:rsidRPr="00D54C91">
        <w:rPr>
          <w:sz w:val="24"/>
          <w:szCs w:val="24"/>
          <w:lang w:val="ro-RO" w:eastAsia="en-GB"/>
        </w:rPr>
        <w:t xml:space="preserve">Având în vedere Ordinul M.E.N.  nr. 4435/29.08.2014, privind Metodologia de organizare şi desfăşurare a examenelor de certificare a calificării profesionale pentru absolvenţii învăţământului profesional cu durata de 3 ani, vă rugăm  să aprobaţi  solicitarea  unităţii  noastre  şcolare de a  se constitui  </w:t>
      </w:r>
      <w:r w:rsidRPr="00D54C91">
        <w:rPr>
          <w:b/>
          <w:sz w:val="24"/>
          <w:szCs w:val="24"/>
          <w:lang w:val="ro-RO" w:eastAsia="en-GB"/>
        </w:rPr>
        <w:t>centru  de examen</w:t>
      </w:r>
      <w:r w:rsidRPr="00D54C91">
        <w:rPr>
          <w:sz w:val="24"/>
          <w:szCs w:val="24"/>
          <w:lang w:val="ro-RO" w:eastAsia="en-GB"/>
        </w:rPr>
        <w:t xml:space="preserve"> pentru certificare a calificării profesionale a absolvenţilor din învăţământul profesional şi tehnic preuniversitar </w:t>
      </w:r>
      <w:r w:rsidRPr="00D54C91">
        <w:rPr>
          <w:b/>
          <w:sz w:val="24"/>
          <w:szCs w:val="24"/>
          <w:lang w:val="ro-RO" w:eastAsia="en-GB"/>
        </w:rPr>
        <w:t>nivelul 3</w:t>
      </w:r>
      <w:r w:rsidRPr="00D54C91">
        <w:rPr>
          <w:sz w:val="24"/>
          <w:szCs w:val="24"/>
          <w:lang w:val="ro-RO" w:eastAsia="en-GB"/>
        </w:rPr>
        <w:t xml:space="preserve"> de calificare</w:t>
      </w:r>
      <w:r w:rsidR="00FD62CD">
        <w:rPr>
          <w:sz w:val="24"/>
          <w:szCs w:val="24"/>
          <w:lang w:val="ro-RO" w:eastAsia="en-GB"/>
        </w:rPr>
        <w:t xml:space="preserve"> sesiunea iulie 2024 </w:t>
      </w:r>
      <w:r w:rsidR="00FD62CD">
        <w:rPr>
          <w:sz w:val="24"/>
          <w:szCs w:val="24"/>
          <w:lang w:val="en-US" w:eastAsia="en-GB"/>
        </w:rPr>
        <w:t>:</w:t>
      </w:r>
    </w:p>
    <w:p w14:paraId="61F93252" w14:textId="4561D66F" w:rsidR="00FD62CD" w:rsidRPr="00FD62CD" w:rsidRDefault="00FD62CD" w:rsidP="00FD62CD">
      <w:pPr>
        <w:pStyle w:val="Listparagraf"/>
        <w:numPr>
          <w:ilvl w:val="0"/>
          <w:numId w:val="37"/>
        </w:numPr>
        <w:spacing w:line="360" w:lineRule="auto"/>
        <w:jc w:val="both"/>
        <w:rPr>
          <w:sz w:val="24"/>
          <w:szCs w:val="24"/>
          <w:lang w:val="ro-RO" w:eastAsia="en-GB"/>
        </w:rPr>
      </w:pPr>
      <w:r w:rsidRPr="00FD62CD">
        <w:rPr>
          <w:sz w:val="24"/>
          <w:szCs w:val="24"/>
          <w:lang w:val="ro-RO" w:eastAsia="en-GB"/>
        </w:rPr>
        <w:t>Sudor = 9 elevi promoţia 2023 – 2024</w:t>
      </w:r>
    </w:p>
    <w:p w14:paraId="2AF42265" w14:textId="76B573DD" w:rsidR="00FD62CD" w:rsidRPr="00FD62CD" w:rsidRDefault="00FD62CD" w:rsidP="00FD62CD">
      <w:pPr>
        <w:pStyle w:val="Listparagraf"/>
        <w:numPr>
          <w:ilvl w:val="0"/>
          <w:numId w:val="37"/>
        </w:numPr>
        <w:spacing w:line="360" w:lineRule="auto"/>
        <w:jc w:val="both"/>
        <w:rPr>
          <w:sz w:val="24"/>
          <w:szCs w:val="24"/>
          <w:lang w:val="ro-RO" w:eastAsia="en-GB"/>
        </w:rPr>
      </w:pPr>
      <w:r w:rsidRPr="00FD62CD">
        <w:rPr>
          <w:sz w:val="24"/>
          <w:szCs w:val="24"/>
          <w:lang w:val="ro-RO" w:eastAsia="en-GB"/>
        </w:rPr>
        <w:t>Sudor = 1 elev promoţia 2022 – 2023</w:t>
      </w:r>
    </w:p>
    <w:p w14:paraId="4FE45261" w14:textId="419656A6" w:rsidR="00FD62CD" w:rsidRPr="00FD62CD" w:rsidRDefault="00FD62CD" w:rsidP="00FD62CD">
      <w:pPr>
        <w:pStyle w:val="Listparagraf"/>
        <w:numPr>
          <w:ilvl w:val="0"/>
          <w:numId w:val="37"/>
        </w:numPr>
        <w:spacing w:line="360" w:lineRule="auto"/>
        <w:jc w:val="both"/>
        <w:rPr>
          <w:sz w:val="24"/>
          <w:szCs w:val="24"/>
          <w:lang w:val="ro-RO" w:eastAsia="en-GB"/>
        </w:rPr>
      </w:pPr>
      <w:r w:rsidRPr="00FD62CD">
        <w:rPr>
          <w:sz w:val="24"/>
          <w:szCs w:val="24"/>
          <w:lang w:val="ro-RO" w:eastAsia="en-GB"/>
        </w:rPr>
        <w:t xml:space="preserve">Strungar = 7 elevi promoţia 2023 - 2024 </w:t>
      </w:r>
    </w:p>
    <w:p w14:paraId="1E0AD139" w14:textId="43584368" w:rsidR="00D54C91" w:rsidRPr="00D54C91" w:rsidRDefault="00D54C91" w:rsidP="00CB7033">
      <w:pPr>
        <w:spacing w:line="360" w:lineRule="auto"/>
        <w:jc w:val="both"/>
        <w:rPr>
          <w:rFonts w:eastAsia="Calibri"/>
          <w:sz w:val="24"/>
          <w:szCs w:val="24"/>
          <w:lang w:val="ro-RO"/>
        </w:rPr>
      </w:pPr>
      <w:r>
        <w:rPr>
          <w:rFonts w:eastAsia="Calibri"/>
          <w:sz w:val="24"/>
          <w:szCs w:val="24"/>
          <w:lang w:val="ro-RO"/>
        </w:rPr>
        <w:tab/>
      </w:r>
      <w:r w:rsidRPr="00D54C91">
        <w:rPr>
          <w:rFonts w:eastAsia="Calibri"/>
          <w:sz w:val="24"/>
          <w:szCs w:val="24"/>
          <w:lang w:val="ro-RO"/>
        </w:rPr>
        <w:t xml:space="preserve">Liceul Tehnologic de Transport Feroviar „Anghel Saligny” Simeria   îndeplineşte condiţiile </w:t>
      </w:r>
      <w:r w:rsidRPr="00D54C91">
        <w:rPr>
          <w:rFonts w:eastAsia="Calibri"/>
          <w:sz w:val="24"/>
          <w:szCs w:val="24"/>
          <w:lang w:val="ro-RO" w:eastAsia="en-GB"/>
        </w:rPr>
        <w:t>organizatorice obligatorii  pentru  asigurarea  calităţii  examenului   de   certificare  a competenţelor profesionale</w:t>
      </w:r>
      <w:r w:rsidRPr="00D54C91">
        <w:rPr>
          <w:rFonts w:eastAsia="Calibri"/>
          <w:sz w:val="24"/>
          <w:szCs w:val="24"/>
          <w:lang w:val="ro-RO"/>
        </w:rPr>
        <w:t xml:space="preserve"> :</w:t>
      </w:r>
    </w:p>
    <w:p w14:paraId="1995C292" w14:textId="77777777" w:rsidR="00D54C91" w:rsidRPr="00D54C91" w:rsidRDefault="00D54C91" w:rsidP="00CB7033">
      <w:pPr>
        <w:spacing w:line="360" w:lineRule="auto"/>
        <w:jc w:val="both"/>
        <w:rPr>
          <w:rFonts w:eastAsia="Calibri"/>
          <w:sz w:val="24"/>
          <w:szCs w:val="24"/>
          <w:lang w:val="ro-RO"/>
        </w:rPr>
      </w:pPr>
      <w:r w:rsidRPr="00D54C91">
        <w:rPr>
          <w:rFonts w:eastAsia="Calibri"/>
          <w:sz w:val="24"/>
          <w:szCs w:val="24"/>
          <w:lang w:val="ro-RO"/>
        </w:rPr>
        <w:t>1.  Poate  asigura în spaţiile proprii sau ale colaboratorilor condiţii optime de desfăşurare a probelor de examen, cât mai apropiate de condiţiile de muncă la angajatori;</w:t>
      </w:r>
    </w:p>
    <w:p w14:paraId="215629DE" w14:textId="77777777" w:rsidR="00D54C91" w:rsidRPr="00D54C91" w:rsidRDefault="00D54C91" w:rsidP="00CB7033">
      <w:pPr>
        <w:spacing w:line="360" w:lineRule="auto"/>
        <w:jc w:val="both"/>
        <w:rPr>
          <w:sz w:val="24"/>
          <w:szCs w:val="24"/>
          <w:lang w:val="ro-RO"/>
        </w:rPr>
      </w:pPr>
      <w:r w:rsidRPr="00D54C91">
        <w:rPr>
          <w:sz w:val="24"/>
          <w:szCs w:val="24"/>
          <w:lang w:val="ro-RO"/>
        </w:rPr>
        <w:t>2. Poate asigura materialele/consumabilele, utilajele, sculele, dispozitivele, instrumentele, birotica etc. necesare susţinerii probelor, pentru fiecare calificare profesională pentru care se organizează examen (în perioada sesiunii de examene, conform graficului de desfăşurare);</w:t>
      </w:r>
    </w:p>
    <w:p w14:paraId="0190E06D" w14:textId="77777777" w:rsidR="00D54C91" w:rsidRPr="00D54C91" w:rsidRDefault="00D54C91" w:rsidP="00CB7033">
      <w:pPr>
        <w:spacing w:line="360" w:lineRule="auto"/>
        <w:jc w:val="both"/>
        <w:rPr>
          <w:sz w:val="24"/>
          <w:szCs w:val="24"/>
          <w:lang w:val="ro-RO"/>
        </w:rPr>
      </w:pPr>
      <w:r w:rsidRPr="00D54C91">
        <w:rPr>
          <w:sz w:val="24"/>
          <w:szCs w:val="24"/>
          <w:lang w:val="ro-RO"/>
        </w:rPr>
        <w:t>3. Poate asigura desfăşurarea activităţilor specifice comisiilor de examen în condiţii optime, precum şi securitatea documentelor comisiei.</w:t>
      </w:r>
    </w:p>
    <w:p w14:paraId="2DFE609C" w14:textId="77777777" w:rsidR="00D54C91" w:rsidRPr="00D54C91" w:rsidRDefault="00D54C91" w:rsidP="00CB7033">
      <w:pPr>
        <w:spacing w:line="360" w:lineRule="auto"/>
        <w:jc w:val="both"/>
        <w:rPr>
          <w:sz w:val="24"/>
          <w:szCs w:val="24"/>
          <w:lang w:val="ro-RO"/>
        </w:rPr>
      </w:pPr>
      <w:r w:rsidRPr="00D54C91">
        <w:rPr>
          <w:sz w:val="24"/>
          <w:szCs w:val="24"/>
          <w:lang w:val="ro-RO"/>
        </w:rPr>
        <w:t xml:space="preserve">4. Are experienţă recunoscută pe piaţa locală a muncii în pregătirea profesională.  </w:t>
      </w:r>
    </w:p>
    <w:p w14:paraId="09EEF636" w14:textId="77777777" w:rsidR="00D54C91" w:rsidRPr="00D54C91" w:rsidRDefault="00D54C91" w:rsidP="00D54C91">
      <w:pPr>
        <w:rPr>
          <w:sz w:val="24"/>
          <w:szCs w:val="24"/>
          <w:lang w:val="ro-RO"/>
        </w:rPr>
      </w:pPr>
    </w:p>
    <w:p w14:paraId="6E81C4D6" w14:textId="3D3FDA28" w:rsidR="00D54C91" w:rsidRDefault="00D54C91" w:rsidP="00D54C91">
      <w:pPr>
        <w:autoSpaceDN w:val="0"/>
        <w:spacing w:after="200" w:line="276" w:lineRule="auto"/>
        <w:rPr>
          <w:b/>
          <w:sz w:val="24"/>
          <w:szCs w:val="24"/>
        </w:rPr>
      </w:pPr>
      <w:r w:rsidRPr="00D54C91">
        <w:rPr>
          <w:b/>
          <w:sz w:val="24"/>
          <w:szCs w:val="24"/>
          <w:lang w:val="ro-RO"/>
        </w:rPr>
        <w:t xml:space="preserve">              </w:t>
      </w:r>
      <w:r w:rsidRPr="00D54C91">
        <w:rPr>
          <w:b/>
          <w:sz w:val="24"/>
          <w:szCs w:val="24"/>
        </w:rPr>
        <w:t xml:space="preserve">Director,                                                             </w:t>
      </w:r>
      <w:proofErr w:type="spellStart"/>
      <w:r w:rsidRPr="00D54C91">
        <w:rPr>
          <w:b/>
          <w:sz w:val="24"/>
          <w:szCs w:val="24"/>
        </w:rPr>
        <w:t>Responsabil</w:t>
      </w:r>
      <w:proofErr w:type="spellEnd"/>
      <w:r w:rsidRPr="00D54C91">
        <w:rPr>
          <w:b/>
          <w:sz w:val="24"/>
          <w:szCs w:val="24"/>
        </w:rPr>
        <w:t xml:space="preserve"> aria </w:t>
      </w:r>
      <w:proofErr w:type="spellStart"/>
      <w:r w:rsidRPr="00D54C91">
        <w:rPr>
          <w:b/>
          <w:sz w:val="24"/>
          <w:szCs w:val="24"/>
        </w:rPr>
        <w:t>curriculară</w:t>
      </w:r>
      <w:proofErr w:type="spellEnd"/>
      <w:r w:rsidR="00CB7033">
        <w:rPr>
          <w:b/>
          <w:sz w:val="24"/>
          <w:szCs w:val="24"/>
        </w:rPr>
        <w:t xml:space="preserve"> </w:t>
      </w:r>
      <w:r w:rsidR="00351AB4">
        <w:rPr>
          <w:b/>
          <w:sz w:val="24"/>
          <w:szCs w:val="24"/>
          <w:lang w:val="en-US"/>
        </w:rPr>
        <w:t>“</w:t>
      </w:r>
      <w:proofErr w:type="spellStart"/>
      <w:r w:rsidRPr="00D54C91">
        <w:rPr>
          <w:b/>
          <w:sz w:val="24"/>
          <w:szCs w:val="24"/>
        </w:rPr>
        <w:t>Tehnol</w:t>
      </w:r>
      <w:r w:rsidR="00CB7033">
        <w:rPr>
          <w:b/>
          <w:sz w:val="24"/>
          <w:szCs w:val="24"/>
        </w:rPr>
        <w:t>ogii</w:t>
      </w:r>
      <w:proofErr w:type="spellEnd"/>
      <w:r w:rsidR="00351AB4">
        <w:rPr>
          <w:b/>
          <w:sz w:val="24"/>
          <w:szCs w:val="24"/>
        </w:rPr>
        <w:t>”</w:t>
      </w:r>
    </w:p>
    <w:p w14:paraId="5C9FFDFA" w14:textId="3178215A" w:rsidR="00D54C91" w:rsidRPr="00D54C91" w:rsidRDefault="00D74A7D" w:rsidP="00D54C91">
      <w:pPr>
        <w:autoSpaceDN w:val="0"/>
        <w:spacing w:after="200" w:line="276" w:lineRule="auto"/>
        <w:rPr>
          <w:sz w:val="24"/>
          <w:szCs w:val="24"/>
        </w:rPr>
      </w:pPr>
      <w:r>
        <w:rPr>
          <w:rFonts w:eastAsia="Calibri"/>
          <w:sz w:val="24"/>
          <w:szCs w:val="24"/>
          <w:lang w:val="ro-RO"/>
        </w:rPr>
        <w:t xml:space="preserve">Prof. </w:t>
      </w:r>
      <w:r w:rsidR="00CB7033">
        <w:rPr>
          <w:rFonts w:eastAsia="Calibri"/>
          <w:sz w:val="24"/>
          <w:szCs w:val="24"/>
          <w:lang w:val="ro-RO"/>
        </w:rPr>
        <w:t>CERNESCU</w:t>
      </w:r>
      <w:r>
        <w:rPr>
          <w:b/>
          <w:sz w:val="24"/>
          <w:szCs w:val="24"/>
        </w:rPr>
        <w:t xml:space="preserve"> </w:t>
      </w:r>
      <w:proofErr w:type="spellStart"/>
      <w:r w:rsidRPr="00D74A7D">
        <w:rPr>
          <w:sz w:val="24"/>
          <w:szCs w:val="24"/>
        </w:rPr>
        <w:t>Marioara</w:t>
      </w:r>
      <w:proofErr w:type="spellEnd"/>
      <w:r w:rsidR="00D54C91" w:rsidRPr="00D74A7D">
        <w:rPr>
          <w:sz w:val="24"/>
          <w:szCs w:val="24"/>
        </w:rPr>
        <w:t xml:space="preserve">   </w:t>
      </w:r>
      <w:r w:rsidR="00D54C91" w:rsidRPr="00D54C91">
        <w:rPr>
          <w:b/>
          <w:sz w:val="24"/>
          <w:szCs w:val="24"/>
        </w:rPr>
        <w:t xml:space="preserve">                                     </w:t>
      </w:r>
      <w:r w:rsidR="00CB7033">
        <w:rPr>
          <w:b/>
          <w:sz w:val="24"/>
          <w:szCs w:val="24"/>
        </w:rPr>
        <w:t xml:space="preserve">             </w:t>
      </w:r>
      <w:r w:rsidR="00D54C91" w:rsidRPr="00D54C91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Prof.</w:t>
      </w:r>
      <w:proofErr w:type="spellEnd"/>
      <w:r>
        <w:rPr>
          <w:sz w:val="24"/>
          <w:szCs w:val="24"/>
        </w:rPr>
        <w:t xml:space="preserve"> BUCUR Flavius</w:t>
      </w:r>
    </w:p>
    <w:sectPr w:rsidR="00D54C91" w:rsidRPr="00D54C91" w:rsidSect="00985DD0">
      <w:headerReference w:type="default" r:id="rId10"/>
      <w:footerReference w:type="default" r:id="rId11"/>
      <w:pgSz w:w="11900" w:h="16840"/>
      <w:pgMar w:top="872" w:right="735" w:bottom="747" w:left="884" w:header="0" w:footer="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D90D4" w14:textId="77777777" w:rsidR="00765409" w:rsidRDefault="00765409" w:rsidP="00D066D2">
      <w:r>
        <w:separator/>
      </w:r>
    </w:p>
  </w:endnote>
  <w:endnote w:type="continuationSeparator" w:id="0">
    <w:p w14:paraId="59CB0A97" w14:textId="77777777" w:rsidR="00765409" w:rsidRDefault="00765409" w:rsidP="00D06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5AA75A" w14:textId="4353E95F" w:rsidR="009C7604" w:rsidRDefault="001A4844" w:rsidP="00957573">
    <w:pPr>
      <w:pStyle w:val="Subsol"/>
      <w:rPr>
        <w:noProof/>
      </w:rPr>
    </w:pP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9D77650" wp14:editId="0E0D6CFC">
              <wp:simplePos x="0" y="0"/>
              <wp:positionH relativeFrom="margin">
                <wp:align>left</wp:align>
              </wp:positionH>
              <wp:positionV relativeFrom="paragraph">
                <wp:posOffset>125222</wp:posOffset>
              </wp:positionV>
              <wp:extent cx="6757035" cy="15875"/>
              <wp:effectExtent l="0" t="0" r="24765" b="22225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757035" cy="15875"/>
                      </a:xfrm>
                      <a:prstGeom prst="line">
                        <a:avLst/>
                      </a:prstGeom>
                      <a:ln w="19050">
                        <a:solidFill>
                          <a:srgbClr val="1D339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B711C5B" id="Straight Connector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9.85pt" to="532.0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" strokecolor="#1d3393" strokeweight="1.5pt">
              <v:stroke joinstyle="miter"/>
              <w10:wrap anchorx="margin"/>
            </v:line>
          </w:pict>
        </mc:Fallback>
      </mc:AlternateContent>
    </w:r>
    <w:r w:rsidR="009C7604">
      <w:rPr>
        <w:noProof/>
      </w:rPr>
      <w:t>______________________________________________________________________________________________________</w:t>
    </w:r>
  </w:p>
  <w:p w14:paraId="59D2EB81" w14:textId="5B4363AE" w:rsidR="009C7604" w:rsidRPr="00C332CE" w:rsidRDefault="009C7604" w:rsidP="00957573">
    <w:pPr>
      <w:pStyle w:val="Subsol"/>
      <w:jc w:val="right"/>
      <w:rPr>
        <w:b/>
        <w:noProof/>
        <w:color w:val="2F5496"/>
      </w:rPr>
    </w:pPr>
    <w:r w:rsidRPr="00C332CE">
      <w:rPr>
        <w:b/>
        <w:noProof/>
        <w:color w:val="2F5496"/>
      </w:rPr>
      <w:t>335900 – Simeria, Soseaua Nationala, nr.136,  judetul Hunedoara,  Romania</w:t>
    </w:r>
  </w:p>
  <w:p w14:paraId="0BA19C77" w14:textId="77777777" w:rsidR="009C7604" w:rsidRPr="00C332CE" w:rsidRDefault="009C7604" w:rsidP="00957573">
    <w:pPr>
      <w:pStyle w:val="Subsol"/>
      <w:jc w:val="right"/>
      <w:rPr>
        <w:b/>
        <w:noProof/>
        <w:color w:val="2F5496"/>
      </w:rPr>
    </w:pPr>
    <w:r w:rsidRPr="00C332CE">
      <w:rPr>
        <w:b/>
        <w:noProof/>
        <w:color w:val="2F5496"/>
      </w:rPr>
      <w:t>Tel/fax : 0254/261654 , telefon : 0254/260453</w:t>
    </w:r>
  </w:p>
  <w:p w14:paraId="51FC4A96" w14:textId="77777777" w:rsidR="009C7604" w:rsidRPr="00C332CE" w:rsidRDefault="009C7604" w:rsidP="00957573">
    <w:pPr>
      <w:pStyle w:val="Subsol"/>
      <w:jc w:val="right"/>
      <w:rPr>
        <w:b/>
        <w:noProof/>
        <w:color w:val="2F5496"/>
      </w:rPr>
    </w:pPr>
    <w:r w:rsidRPr="00C332CE">
      <w:rPr>
        <w:b/>
        <w:noProof/>
        <w:color w:val="2F5496"/>
      </w:rPr>
      <w:t>e-mail : colegiulsaligny_simeria@yahoo.com</w:t>
    </w:r>
  </w:p>
  <w:p w14:paraId="56C62FA9" w14:textId="77777777" w:rsidR="009C7604" w:rsidRDefault="009C7604" w:rsidP="00957573">
    <w:pPr>
      <w:pStyle w:val="Subsol"/>
    </w:pP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572602" w14:textId="77777777" w:rsidR="00765409" w:rsidRDefault="00765409" w:rsidP="00D066D2">
      <w:r>
        <w:separator/>
      </w:r>
    </w:p>
  </w:footnote>
  <w:footnote w:type="continuationSeparator" w:id="0">
    <w:p w14:paraId="18F4BF4C" w14:textId="77777777" w:rsidR="00765409" w:rsidRDefault="00765409" w:rsidP="00D066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DABA12" w14:textId="77777777" w:rsidR="00AD1647" w:rsidRDefault="00AD1647" w:rsidP="00DD6328">
    <w:pPr>
      <w:pStyle w:val="Frspaiere"/>
    </w:pPr>
  </w:p>
  <w:p w14:paraId="1561129D" w14:textId="5E7EB019" w:rsidR="00D74A7D" w:rsidRDefault="001A4844" w:rsidP="00D74A7D">
    <w:pPr>
      <w:rPr>
        <w:b/>
        <w:bCs/>
        <w:sz w:val="16"/>
        <w:szCs w:val="16"/>
        <w:lang w:val="it-IT"/>
      </w:rPr>
    </w:pP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B0960E" wp14:editId="7D22AA91">
              <wp:simplePos x="0" y="0"/>
              <wp:positionH relativeFrom="column">
                <wp:posOffset>-76708</wp:posOffset>
              </wp:positionH>
              <wp:positionV relativeFrom="paragraph">
                <wp:posOffset>745489</wp:posOffset>
              </wp:positionV>
              <wp:extent cx="6757416" cy="16002"/>
              <wp:effectExtent l="0" t="0" r="24765" b="22225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757416" cy="16002"/>
                      </a:xfrm>
                      <a:prstGeom prst="line">
                        <a:avLst/>
                      </a:prstGeom>
                      <a:ln w="19050">
                        <a:solidFill>
                          <a:srgbClr val="1D339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162FB12E" id="Straight Connector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05pt,58.7pt" to="526.05pt,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" strokecolor="#1d3393" strokeweight="1.5pt">
              <v:stroke joinstyle="miter"/>
            </v:line>
          </w:pict>
        </mc:Fallback>
      </mc:AlternateContent>
    </w:r>
    <w:r w:rsidR="00AD1647">
      <w:t xml:space="preserve">                           </w:t>
    </w:r>
    <w:r w:rsidR="00D74A7D">
      <w:t xml:space="preserve">                                </w:t>
    </w:r>
    <w:r w:rsidR="00D74A7D">
      <w:rPr>
        <w:noProof/>
        <w:lang w:val="ro-RO" w:eastAsia="ro-RO"/>
      </w:rPr>
      <w:drawing>
        <wp:anchor distT="0" distB="0" distL="114300" distR="114300" simplePos="0" relativeHeight="251663360" behindDoc="1" locked="0" layoutInCell="1" allowOverlap="1" wp14:anchorId="4833AA22" wp14:editId="75627DBD">
          <wp:simplePos x="0" y="0"/>
          <wp:positionH relativeFrom="column">
            <wp:posOffset>-346710</wp:posOffset>
          </wp:positionH>
          <wp:positionV relativeFrom="paragraph">
            <wp:posOffset>-64770</wp:posOffset>
          </wp:positionV>
          <wp:extent cx="2529840" cy="668655"/>
          <wp:effectExtent l="0" t="0" r="3810" b="0"/>
          <wp:wrapNone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9840" cy="668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4A7D">
      <w:rPr>
        <w:noProof/>
        <w:lang w:val="ro-RO" w:eastAsia="ro-RO"/>
      </w:rPr>
      <w:drawing>
        <wp:anchor distT="0" distB="0" distL="114300" distR="114300" simplePos="0" relativeHeight="251664384" behindDoc="1" locked="0" layoutInCell="1" allowOverlap="1" wp14:anchorId="0112B146" wp14:editId="1921A521">
          <wp:simplePos x="0" y="0"/>
          <wp:positionH relativeFrom="column">
            <wp:posOffset>4613910</wp:posOffset>
          </wp:positionH>
          <wp:positionV relativeFrom="paragraph">
            <wp:posOffset>-64770</wp:posOffset>
          </wp:positionV>
          <wp:extent cx="2265045" cy="617220"/>
          <wp:effectExtent l="0" t="0" r="1905" b="0"/>
          <wp:wrapNone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4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5045" cy="617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4A7D">
      <w:rPr>
        <w:noProof/>
        <w:lang w:val="ro-RO" w:eastAsia="ro-RO"/>
      </w:rPr>
      <w:drawing>
        <wp:anchor distT="0" distB="0" distL="114300" distR="114300" simplePos="0" relativeHeight="251665408" behindDoc="1" locked="0" layoutInCell="1" allowOverlap="1" wp14:anchorId="45277284" wp14:editId="5AF61A07">
          <wp:simplePos x="0" y="0"/>
          <wp:positionH relativeFrom="column">
            <wp:posOffset>2144395</wp:posOffset>
          </wp:positionH>
          <wp:positionV relativeFrom="paragraph">
            <wp:posOffset>-24130</wp:posOffset>
          </wp:positionV>
          <wp:extent cx="2294255" cy="609600"/>
          <wp:effectExtent l="0" t="0" r="0" b="0"/>
          <wp:wrapNone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42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4A7D">
      <w:rPr>
        <w:b/>
        <w:bCs/>
        <w:i/>
        <w:iCs/>
        <w:sz w:val="24"/>
        <w:szCs w:val="24"/>
        <w:lang w:val="it-IT"/>
      </w:rPr>
      <w:t xml:space="preserve">             </w:t>
    </w:r>
    <w:r w:rsidR="00D74A7D">
      <w:rPr>
        <w:noProof/>
        <w:lang w:val="en-US"/>
      </w:rPr>
      <w:t xml:space="preserve"> </w:t>
    </w:r>
    <w:r w:rsidR="00D74A7D">
      <w:rPr>
        <w:b/>
        <w:bCs/>
        <w:i/>
        <w:iCs/>
        <w:sz w:val="24"/>
        <w:szCs w:val="24"/>
        <w:lang w:val="it-IT"/>
      </w:rPr>
      <w:t xml:space="preserve">           </w:t>
    </w:r>
  </w:p>
  <w:p w14:paraId="57212C77" w14:textId="2CFA653F" w:rsidR="009C7604" w:rsidRDefault="00AD1647" w:rsidP="007A7A85">
    <w:pPr>
      <w:pStyle w:val="Frspaiere"/>
    </w:pPr>
    <w:r>
      <w:t xml:space="preserve">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022B"/>
    <w:multiLevelType w:val="multilevel"/>
    <w:tmpl w:val="AAAC027E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  <w:lang w:val="ro-RO" w:eastAsia="ro-RO" w:bidi="ro-RO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2511F0F"/>
    <w:multiLevelType w:val="hybridMultilevel"/>
    <w:tmpl w:val="99501368"/>
    <w:lvl w:ilvl="0" w:tplc="2DD6C15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BE4A8B"/>
    <w:multiLevelType w:val="hybridMultilevel"/>
    <w:tmpl w:val="C52E00FC"/>
    <w:lvl w:ilvl="0" w:tplc="ED52FB7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3122C5"/>
    <w:multiLevelType w:val="multilevel"/>
    <w:tmpl w:val="3B8271B2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  <w:lang w:val="ro-RO" w:eastAsia="ro-RO" w:bidi="ro-RO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0D635004"/>
    <w:multiLevelType w:val="hybridMultilevel"/>
    <w:tmpl w:val="EFCE5F04"/>
    <w:lvl w:ilvl="0" w:tplc="3FC27A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573F48"/>
    <w:multiLevelType w:val="hybridMultilevel"/>
    <w:tmpl w:val="3092D340"/>
    <w:lvl w:ilvl="0" w:tplc="BFD28D38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17B40052"/>
    <w:multiLevelType w:val="multilevel"/>
    <w:tmpl w:val="CB421692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  <w:lang w:val="ro-RO" w:eastAsia="ro-RO" w:bidi="ro-RO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191F6C2A"/>
    <w:multiLevelType w:val="hybridMultilevel"/>
    <w:tmpl w:val="0106A1FE"/>
    <w:lvl w:ilvl="0" w:tplc="716CAB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F703ED"/>
    <w:multiLevelType w:val="multilevel"/>
    <w:tmpl w:val="89C842F0"/>
    <w:lvl w:ilvl="0">
      <w:start w:val="50"/>
      <w:numFmt w:val="lowerRoman"/>
      <w:lvlText w:val="%1)"/>
      <w:lvlJc w:val="left"/>
      <w:pPr>
        <w:ind w:left="0" w:firstLine="0"/>
      </w:pPr>
      <w:rPr>
        <w:rFonts w:ascii="Verdana" w:eastAsia="Verdana" w:hAnsi="Verdana" w:cs="Verdana"/>
        <w:b w:val="0"/>
        <w:bCs w:val="0"/>
        <w:i w:val="0"/>
        <w:iCs w:val="0"/>
        <w:smallCaps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  <w:lang w:val="ro-RO" w:eastAsia="ro-RO" w:bidi="ro-RO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1F2A418D"/>
    <w:multiLevelType w:val="multilevel"/>
    <w:tmpl w:val="E73EC3E0"/>
    <w:lvl w:ilvl="0">
      <w:start w:val="5"/>
      <w:numFmt w:val="upperRoman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  <w:lang w:val="ro-RO" w:eastAsia="ro-RO" w:bidi="ro-RO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20156C5D"/>
    <w:multiLevelType w:val="hybridMultilevel"/>
    <w:tmpl w:val="1DBC142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65104B"/>
    <w:multiLevelType w:val="hybridMultilevel"/>
    <w:tmpl w:val="A80C8256"/>
    <w:lvl w:ilvl="0" w:tplc="18C83788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298C101F"/>
    <w:multiLevelType w:val="hybridMultilevel"/>
    <w:tmpl w:val="A9826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494D5B"/>
    <w:multiLevelType w:val="hybridMultilevel"/>
    <w:tmpl w:val="7A5C821E"/>
    <w:lvl w:ilvl="0" w:tplc="F61E7CA0">
      <w:start w:val="9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2F562D4E"/>
    <w:multiLevelType w:val="hybridMultilevel"/>
    <w:tmpl w:val="DF3A5F82"/>
    <w:lvl w:ilvl="0" w:tplc="EB861018">
      <w:numFmt w:val="bullet"/>
      <w:lvlText w:val="-"/>
      <w:lvlJc w:val="left"/>
      <w:pPr>
        <w:ind w:left="534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75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82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89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96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103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11100" w:hanging="360"/>
      </w:pPr>
      <w:rPr>
        <w:rFonts w:ascii="Wingdings" w:hAnsi="Wingdings" w:hint="default"/>
      </w:rPr>
    </w:lvl>
  </w:abstractNum>
  <w:abstractNum w:abstractNumId="15">
    <w:nsid w:val="2F894B2D"/>
    <w:multiLevelType w:val="hybridMultilevel"/>
    <w:tmpl w:val="B4F4648C"/>
    <w:lvl w:ilvl="0" w:tplc="B142A4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214237"/>
    <w:multiLevelType w:val="hybridMultilevel"/>
    <w:tmpl w:val="6CF21FB8"/>
    <w:lvl w:ilvl="0" w:tplc="34D2AD0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>
    <w:nsid w:val="374164A8"/>
    <w:multiLevelType w:val="hybridMultilevel"/>
    <w:tmpl w:val="33DE44DA"/>
    <w:lvl w:ilvl="0" w:tplc="05C256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7D0604"/>
    <w:multiLevelType w:val="hybridMultilevel"/>
    <w:tmpl w:val="C8562DB2"/>
    <w:lvl w:ilvl="0" w:tplc="0418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821157"/>
    <w:multiLevelType w:val="hybridMultilevel"/>
    <w:tmpl w:val="9B1E4772"/>
    <w:lvl w:ilvl="0" w:tplc="1228F39E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>
    <w:nsid w:val="3ACB3B59"/>
    <w:multiLevelType w:val="hybridMultilevel"/>
    <w:tmpl w:val="EBB03E12"/>
    <w:lvl w:ilvl="0" w:tplc="47889ED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CA43BC"/>
    <w:multiLevelType w:val="multilevel"/>
    <w:tmpl w:val="8B64F6E2"/>
    <w:lvl w:ilvl="0">
      <w:start w:val="2"/>
      <w:numFmt w:val="upperRoman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  <w:lang w:val="ro-RO" w:eastAsia="ro-RO" w:bidi="ro-RO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43322A9E"/>
    <w:multiLevelType w:val="hybridMultilevel"/>
    <w:tmpl w:val="8920009C"/>
    <w:lvl w:ilvl="0" w:tplc="73D2C1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A16E80"/>
    <w:multiLevelType w:val="hybridMultilevel"/>
    <w:tmpl w:val="3CBC740C"/>
    <w:lvl w:ilvl="0" w:tplc="3E84B27E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4C8E2D64"/>
    <w:multiLevelType w:val="hybridMultilevel"/>
    <w:tmpl w:val="ADD4115E"/>
    <w:lvl w:ilvl="0" w:tplc="347278BE">
      <w:numFmt w:val="bullet"/>
      <w:lvlText w:val="-"/>
      <w:lvlJc w:val="left"/>
      <w:pPr>
        <w:ind w:left="534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75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82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89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96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103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11100" w:hanging="360"/>
      </w:pPr>
      <w:rPr>
        <w:rFonts w:ascii="Wingdings" w:hAnsi="Wingdings" w:hint="default"/>
      </w:rPr>
    </w:lvl>
  </w:abstractNum>
  <w:abstractNum w:abstractNumId="25">
    <w:nsid w:val="4DD225EF"/>
    <w:multiLevelType w:val="hybridMultilevel"/>
    <w:tmpl w:val="B968444A"/>
    <w:lvl w:ilvl="0" w:tplc="2F6C8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C25CB4"/>
    <w:multiLevelType w:val="hybridMultilevel"/>
    <w:tmpl w:val="04F204A2"/>
    <w:lvl w:ilvl="0" w:tplc="ABF6945C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7">
    <w:nsid w:val="524F54A4"/>
    <w:multiLevelType w:val="hybridMultilevel"/>
    <w:tmpl w:val="8B6E7CEC"/>
    <w:lvl w:ilvl="0" w:tplc="FA927BE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8">
    <w:nsid w:val="57563C6E"/>
    <w:multiLevelType w:val="multilevel"/>
    <w:tmpl w:val="EBC6B8C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  <w:lang w:val="ro-RO" w:eastAsia="ro-RO" w:bidi="ro-RO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>
    <w:nsid w:val="593050EA"/>
    <w:multiLevelType w:val="hybridMultilevel"/>
    <w:tmpl w:val="0D0607B2"/>
    <w:lvl w:ilvl="0" w:tplc="EBB4FF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E61E33"/>
    <w:multiLevelType w:val="hybridMultilevel"/>
    <w:tmpl w:val="0340F03C"/>
    <w:lvl w:ilvl="0" w:tplc="961A12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FD0090"/>
    <w:multiLevelType w:val="hybridMultilevel"/>
    <w:tmpl w:val="E61099F2"/>
    <w:lvl w:ilvl="0" w:tplc="886ACD06">
      <w:start w:val="1"/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2">
    <w:nsid w:val="6E480EA7"/>
    <w:multiLevelType w:val="hybridMultilevel"/>
    <w:tmpl w:val="11728614"/>
    <w:lvl w:ilvl="0" w:tplc="684CB32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33">
    <w:nsid w:val="707746E8"/>
    <w:multiLevelType w:val="hybridMultilevel"/>
    <w:tmpl w:val="CD92D288"/>
    <w:lvl w:ilvl="0" w:tplc="578AD0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7677875"/>
    <w:multiLevelType w:val="multilevel"/>
    <w:tmpl w:val="FA24ED2A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  <w:lang w:val="ro-RO" w:eastAsia="ro-RO" w:bidi="ro-RO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>
    <w:nsid w:val="78C61BAB"/>
    <w:multiLevelType w:val="hybridMultilevel"/>
    <w:tmpl w:val="ACACBB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5"/>
  </w:num>
  <w:num w:numId="3">
    <w:abstractNumId w:val="12"/>
  </w:num>
  <w:num w:numId="4">
    <w:abstractNumId w:val="22"/>
  </w:num>
  <w:num w:numId="5">
    <w:abstractNumId w:val="17"/>
  </w:num>
  <w:num w:numId="6">
    <w:abstractNumId w:val="10"/>
  </w:num>
  <w:num w:numId="7">
    <w:abstractNumId w:val="1"/>
  </w:num>
  <w:num w:numId="8">
    <w:abstractNumId w:val="31"/>
  </w:num>
  <w:num w:numId="9">
    <w:abstractNumId w:val="29"/>
  </w:num>
  <w:num w:numId="10">
    <w:abstractNumId w:val="15"/>
  </w:num>
  <w:num w:numId="11">
    <w:abstractNumId w:val="20"/>
  </w:num>
  <w:num w:numId="12">
    <w:abstractNumId w:val="7"/>
  </w:num>
  <w:num w:numId="13">
    <w:abstractNumId w:val="4"/>
  </w:num>
  <w:num w:numId="14">
    <w:abstractNumId w:val="33"/>
  </w:num>
  <w:num w:numId="15">
    <w:abstractNumId w:val="1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1"/>
  </w:num>
  <w:num w:numId="19">
    <w:abstractNumId w:val="19"/>
  </w:num>
  <w:num w:numId="20">
    <w:abstractNumId w:val="23"/>
  </w:num>
  <w:num w:numId="21">
    <w:abstractNumId w:val="5"/>
  </w:num>
  <w:num w:numId="22">
    <w:abstractNumId w:val="24"/>
  </w:num>
  <w:num w:numId="23">
    <w:abstractNumId w:val="32"/>
  </w:num>
  <w:num w:numId="24">
    <w:abstractNumId w:val="14"/>
  </w:num>
  <w:num w:numId="25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8"/>
    <w:lvlOverride w:ilvl="0">
      <w:startOverride w:val="50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9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"/>
  </w:num>
  <w:num w:numId="34">
    <w:abstractNumId w:val="30"/>
  </w:num>
  <w:num w:numId="35">
    <w:abstractNumId w:val="25"/>
  </w:num>
  <w:num w:numId="36">
    <w:abstractNumId w:val="16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C61"/>
    <w:rsid w:val="000019FF"/>
    <w:rsid w:val="000060DB"/>
    <w:rsid w:val="00013650"/>
    <w:rsid w:val="00013B67"/>
    <w:rsid w:val="00026832"/>
    <w:rsid w:val="00026F08"/>
    <w:rsid w:val="000278CD"/>
    <w:rsid w:val="00030D92"/>
    <w:rsid w:val="00032160"/>
    <w:rsid w:val="000322C5"/>
    <w:rsid w:val="00034365"/>
    <w:rsid w:val="00041C61"/>
    <w:rsid w:val="0004483E"/>
    <w:rsid w:val="00047FDC"/>
    <w:rsid w:val="00054C91"/>
    <w:rsid w:val="0006045A"/>
    <w:rsid w:val="000632B3"/>
    <w:rsid w:val="00067C9A"/>
    <w:rsid w:val="00071FBA"/>
    <w:rsid w:val="00082E3A"/>
    <w:rsid w:val="00086214"/>
    <w:rsid w:val="000907FA"/>
    <w:rsid w:val="0009269C"/>
    <w:rsid w:val="000A7BC4"/>
    <w:rsid w:val="000A7C43"/>
    <w:rsid w:val="000B0C57"/>
    <w:rsid w:val="000B1CCB"/>
    <w:rsid w:val="000B265C"/>
    <w:rsid w:val="000C4072"/>
    <w:rsid w:val="000D6BC3"/>
    <w:rsid w:val="000F2E99"/>
    <w:rsid w:val="000F6A3D"/>
    <w:rsid w:val="00100235"/>
    <w:rsid w:val="0010175E"/>
    <w:rsid w:val="00105FCA"/>
    <w:rsid w:val="001068E2"/>
    <w:rsid w:val="00120188"/>
    <w:rsid w:val="00123B66"/>
    <w:rsid w:val="001260CC"/>
    <w:rsid w:val="00126AF8"/>
    <w:rsid w:val="00132405"/>
    <w:rsid w:val="00136C3A"/>
    <w:rsid w:val="00137362"/>
    <w:rsid w:val="001377A4"/>
    <w:rsid w:val="001400FD"/>
    <w:rsid w:val="00142D1D"/>
    <w:rsid w:val="00142D34"/>
    <w:rsid w:val="00144D37"/>
    <w:rsid w:val="00161BD1"/>
    <w:rsid w:val="00163250"/>
    <w:rsid w:val="00170DB6"/>
    <w:rsid w:val="0017217B"/>
    <w:rsid w:val="00183445"/>
    <w:rsid w:val="00190ACE"/>
    <w:rsid w:val="0019142C"/>
    <w:rsid w:val="00196FF9"/>
    <w:rsid w:val="001A1E7B"/>
    <w:rsid w:val="001A4844"/>
    <w:rsid w:val="001A5EB5"/>
    <w:rsid w:val="001A66CD"/>
    <w:rsid w:val="001B74BC"/>
    <w:rsid w:val="001B7F5B"/>
    <w:rsid w:val="001C46DA"/>
    <w:rsid w:val="001D00D9"/>
    <w:rsid w:val="001D19DC"/>
    <w:rsid w:val="001D2B0C"/>
    <w:rsid w:val="001D51E9"/>
    <w:rsid w:val="001E2244"/>
    <w:rsid w:val="001E3803"/>
    <w:rsid w:val="001E41E3"/>
    <w:rsid w:val="001E4C76"/>
    <w:rsid w:val="001E7D96"/>
    <w:rsid w:val="001F463F"/>
    <w:rsid w:val="001F7A26"/>
    <w:rsid w:val="002041E0"/>
    <w:rsid w:val="00205C19"/>
    <w:rsid w:val="00205C26"/>
    <w:rsid w:val="002175CA"/>
    <w:rsid w:val="002223C9"/>
    <w:rsid w:val="0022270A"/>
    <w:rsid w:val="00222CA1"/>
    <w:rsid w:val="002305A1"/>
    <w:rsid w:val="00237542"/>
    <w:rsid w:val="002438A1"/>
    <w:rsid w:val="00257E0C"/>
    <w:rsid w:val="00262784"/>
    <w:rsid w:val="00262E7C"/>
    <w:rsid w:val="00273439"/>
    <w:rsid w:val="00287EB7"/>
    <w:rsid w:val="00291FA9"/>
    <w:rsid w:val="00294CE0"/>
    <w:rsid w:val="002A0CA4"/>
    <w:rsid w:val="002A14F2"/>
    <w:rsid w:val="002A6B1F"/>
    <w:rsid w:val="002A6C93"/>
    <w:rsid w:val="002C3FCE"/>
    <w:rsid w:val="002C69D8"/>
    <w:rsid w:val="002C7C60"/>
    <w:rsid w:val="002D478A"/>
    <w:rsid w:val="002F1EDA"/>
    <w:rsid w:val="002F550A"/>
    <w:rsid w:val="00300BF8"/>
    <w:rsid w:val="003045EF"/>
    <w:rsid w:val="00312207"/>
    <w:rsid w:val="003250E7"/>
    <w:rsid w:val="00327116"/>
    <w:rsid w:val="00327610"/>
    <w:rsid w:val="0033289B"/>
    <w:rsid w:val="00335DD4"/>
    <w:rsid w:val="0034222A"/>
    <w:rsid w:val="00345F86"/>
    <w:rsid w:val="003464A3"/>
    <w:rsid w:val="00346A63"/>
    <w:rsid w:val="00351AB4"/>
    <w:rsid w:val="00361840"/>
    <w:rsid w:val="0036591F"/>
    <w:rsid w:val="00366862"/>
    <w:rsid w:val="00372CEF"/>
    <w:rsid w:val="00376C4A"/>
    <w:rsid w:val="00377C25"/>
    <w:rsid w:val="00383496"/>
    <w:rsid w:val="00383C61"/>
    <w:rsid w:val="003850D7"/>
    <w:rsid w:val="00387718"/>
    <w:rsid w:val="00390092"/>
    <w:rsid w:val="00391BA3"/>
    <w:rsid w:val="003940CB"/>
    <w:rsid w:val="003A112A"/>
    <w:rsid w:val="003A5827"/>
    <w:rsid w:val="003B78F0"/>
    <w:rsid w:val="003C4BAD"/>
    <w:rsid w:val="003C516A"/>
    <w:rsid w:val="003D1E4D"/>
    <w:rsid w:val="003D5C73"/>
    <w:rsid w:val="003D61B6"/>
    <w:rsid w:val="003E0F14"/>
    <w:rsid w:val="003E5D81"/>
    <w:rsid w:val="003F33A3"/>
    <w:rsid w:val="003F6F12"/>
    <w:rsid w:val="0040108D"/>
    <w:rsid w:val="0041483A"/>
    <w:rsid w:val="00415C7E"/>
    <w:rsid w:val="0041635F"/>
    <w:rsid w:val="004226A4"/>
    <w:rsid w:val="00424316"/>
    <w:rsid w:val="004258B0"/>
    <w:rsid w:val="00434F5E"/>
    <w:rsid w:val="004357CB"/>
    <w:rsid w:val="00441582"/>
    <w:rsid w:val="0044275A"/>
    <w:rsid w:val="00442F02"/>
    <w:rsid w:val="00447DE0"/>
    <w:rsid w:val="0045393B"/>
    <w:rsid w:val="00454E25"/>
    <w:rsid w:val="00456DDF"/>
    <w:rsid w:val="00457D80"/>
    <w:rsid w:val="0046282D"/>
    <w:rsid w:val="004657B9"/>
    <w:rsid w:val="0048316E"/>
    <w:rsid w:val="00483630"/>
    <w:rsid w:val="004841E0"/>
    <w:rsid w:val="00485279"/>
    <w:rsid w:val="00485B55"/>
    <w:rsid w:val="004975AE"/>
    <w:rsid w:val="004A0DFA"/>
    <w:rsid w:val="004B1127"/>
    <w:rsid w:val="004B3661"/>
    <w:rsid w:val="004B528B"/>
    <w:rsid w:val="004B6064"/>
    <w:rsid w:val="004C0FF8"/>
    <w:rsid w:val="004C61C8"/>
    <w:rsid w:val="004C6544"/>
    <w:rsid w:val="004D61E5"/>
    <w:rsid w:val="004E0194"/>
    <w:rsid w:val="004E05BB"/>
    <w:rsid w:val="004E55B5"/>
    <w:rsid w:val="004F5631"/>
    <w:rsid w:val="00501030"/>
    <w:rsid w:val="0051569D"/>
    <w:rsid w:val="00517849"/>
    <w:rsid w:val="00521BA2"/>
    <w:rsid w:val="005323D9"/>
    <w:rsid w:val="0053569B"/>
    <w:rsid w:val="0054249C"/>
    <w:rsid w:val="005437A2"/>
    <w:rsid w:val="005528A8"/>
    <w:rsid w:val="00560CB0"/>
    <w:rsid w:val="005637B7"/>
    <w:rsid w:val="005742BE"/>
    <w:rsid w:val="00582581"/>
    <w:rsid w:val="0058696F"/>
    <w:rsid w:val="0059166F"/>
    <w:rsid w:val="00593CBF"/>
    <w:rsid w:val="00595E22"/>
    <w:rsid w:val="00596D47"/>
    <w:rsid w:val="005974B6"/>
    <w:rsid w:val="005A0ED8"/>
    <w:rsid w:val="005A1353"/>
    <w:rsid w:val="005A2C61"/>
    <w:rsid w:val="005A4694"/>
    <w:rsid w:val="005B6C14"/>
    <w:rsid w:val="005B7DC8"/>
    <w:rsid w:val="005C30C6"/>
    <w:rsid w:val="005C508D"/>
    <w:rsid w:val="005C7789"/>
    <w:rsid w:val="005D099E"/>
    <w:rsid w:val="005D1090"/>
    <w:rsid w:val="005E119B"/>
    <w:rsid w:val="005F0AC9"/>
    <w:rsid w:val="005F0FD7"/>
    <w:rsid w:val="005F2DEC"/>
    <w:rsid w:val="005F4B53"/>
    <w:rsid w:val="00601CED"/>
    <w:rsid w:val="00601D9B"/>
    <w:rsid w:val="006131AD"/>
    <w:rsid w:val="0061338E"/>
    <w:rsid w:val="006233F8"/>
    <w:rsid w:val="00630B64"/>
    <w:rsid w:val="00634BBD"/>
    <w:rsid w:val="0063545E"/>
    <w:rsid w:val="00635D4A"/>
    <w:rsid w:val="00637767"/>
    <w:rsid w:val="00637F93"/>
    <w:rsid w:val="00647FAE"/>
    <w:rsid w:val="0065609A"/>
    <w:rsid w:val="00663262"/>
    <w:rsid w:val="006644C4"/>
    <w:rsid w:val="00665FFF"/>
    <w:rsid w:val="0066761A"/>
    <w:rsid w:val="0067481E"/>
    <w:rsid w:val="00677F9C"/>
    <w:rsid w:val="0068620B"/>
    <w:rsid w:val="00690F62"/>
    <w:rsid w:val="00691267"/>
    <w:rsid w:val="006937F9"/>
    <w:rsid w:val="00694267"/>
    <w:rsid w:val="00694489"/>
    <w:rsid w:val="006975E8"/>
    <w:rsid w:val="006A4763"/>
    <w:rsid w:val="006A4CC2"/>
    <w:rsid w:val="006A6603"/>
    <w:rsid w:val="006A7A27"/>
    <w:rsid w:val="006B183A"/>
    <w:rsid w:val="006B5A82"/>
    <w:rsid w:val="006B5C55"/>
    <w:rsid w:val="006C18CB"/>
    <w:rsid w:val="006C4468"/>
    <w:rsid w:val="006C738E"/>
    <w:rsid w:val="006D2F7D"/>
    <w:rsid w:val="006D33AB"/>
    <w:rsid w:val="006D45C9"/>
    <w:rsid w:val="006D6476"/>
    <w:rsid w:val="006E2351"/>
    <w:rsid w:val="006E7B41"/>
    <w:rsid w:val="006F113A"/>
    <w:rsid w:val="006F1492"/>
    <w:rsid w:val="007039ED"/>
    <w:rsid w:val="007057DC"/>
    <w:rsid w:val="00711DC0"/>
    <w:rsid w:val="00721D5E"/>
    <w:rsid w:val="007255E3"/>
    <w:rsid w:val="00731CF3"/>
    <w:rsid w:val="00731F35"/>
    <w:rsid w:val="00732C63"/>
    <w:rsid w:val="00733C57"/>
    <w:rsid w:val="00733F6B"/>
    <w:rsid w:val="00733F7B"/>
    <w:rsid w:val="00744933"/>
    <w:rsid w:val="00744C01"/>
    <w:rsid w:val="00746112"/>
    <w:rsid w:val="0075319A"/>
    <w:rsid w:val="00754823"/>
    <w:rsid w:val="0076358A"/>
    <w:rsid w:val="00765409"/>
    <w:rsid w:val="0077501D"/>
    <w:rsid w:val="00776184"/>
    <w:rsid w:val="00782C18"/>
    <w:rsid w:val="00785524"/>
    <w:rsid w:val="00796C37"/>
    <w:rsid w:val="007A7A85"/>
    <w:rsid w:val="007B0890"/>
    <w:rsid w:val="007B4C43"/>
    <w:rsid w:val="007C0761"/>
    <w:rsid w:val="007C29AF"/>
    <w:rsid w:val="007C3573"/>
    <w:rsid w:val="007C74C7"/>
    <w:rsid w:val="007D1C8D"/>
    <w:rsid w:val="007D2A88"/>
    <w:rsid w:val="007E029E"/>
    <w:rsid w:val="007E3C2B"/>
    <w:rsid w:val="007E4F28"/>
    <w:rsid w:val="007E63B8"/>
    <w:rsid w:val="007E661C"/>
    <w:rsid w:val="007E66C9"/>
    <w:rsid w:val="007E6F4A"/>
    <w:rsid w:val="007F0922"/>
    <w:rsid w:val="007F1F59"/>
    <w:rsid w:val="007F348A"/>
    <w:rsid w:val="00800EA7"/>
    <w:rsid w:val="00803597"/>
    <w:rsid w:val="00803FA2"/>
    <w:rsid w:val="00812155"/>
    <w:rsid w:val="0081429F"/>
    <w:rsid w:val="00815E5D"/>
    <w:rsid w:val="008162BF"/>
    <w:rsid w:val="0082062E"/>
    <w:rsid w:val="00822AD3"/>
    <w:rsid w:val="008245D0"/>
    <w:rsid w:val="00824C5C"/>
    <w:rsid w:val="00830AAE"/>
    <w:rsid w:val="0083666F"/>
    <w:rsid w:val="008412C5"/>
    <w:rsid w:val="00847A45"/>
    <w:rsid w:val="00867D6C"/>
    <w:rsid w:val="00873BAF"/>
    <w:rsid w:val="00877103"/>
    <w:rsid w:val="0089126F"/>
    <w:rsid w:val="00891AEB"/>
    <w:rsid w:val="0089466B"/>
    <w:rsid w:val="00895D24"/>
    <w:rsid w:val="008B0B83"/>
    <w:rsid w:val="008C6F5D"/>
    <w:rsid w:val="008D38A1"/>
    <w:rsid w:val="008D4752"/>
    <w:rsid w:val="008D6822"/>
    <w:rsid w:val="008E0789"/>
    <w:rsid w:val="008E2138"/>
    <w:rsid w:val="008E7661"/>
    <w:rsid w:val="008F0C3A"/>
    <w:rsid w:val="008F4BE3"/>
    <w:rsid w:val="008F57C1"/>
    <w:rsid w:val="008F6181"/>
    <w:rsid w:val="009076D5"/>
    <w:rsid w:val="009107B3"/>
    <w:rsid w:val="00910DEC"/>
    <w:rsid w:val="0091279A"/>
    <w:rsid w:val="00926D04"/>
    <w:rsid w:val="009360E6"/>
    <w:rsid w:val="00940F70"/>
    <w:rsid w:val="00946F8A"/>
    <w:rsid w:val="009551B6"/>
    <w:rsid w:val="00957573"/>
    <w:rsid w:val="00965CC2"/>
    <w:rsid w:val="00971417"/>
    <w:rsid w:val="00974C63"/>
    <w:rsid w:val="00985DD0"/>
    <w:rsid w:val="00986487"/>
    <w:rsid w:val="0099478A"/>
    <w:rsid w:val="00994FA9"/>
    <w:rsid w:val="009953DA"/>
    <w:rsid w:val="009956F9"/>
    <w:rsid w:val="009A43E4"/>
    <w:rsid w:val="009A7A53"/>
    <w:rsid w:val="009B006B"/>
    <w:rsid w:val="009B256B"/>
    <w:rsid w:val="009B7767"/>
    <w:rsid w:val="009C0F12"/>
    <w:rsid w:val="009C5684"/>
    <w:rsid w:val="009C5EC9"/>
    <w:rsid w:val="009C641A"/>
    <w:rsid w:val="009C7604"/>
    <w:rsid w:val="009C7613"/>
    <w:rsid w:val="009D0523"/>
    <w:rsid w:val="009E0323"/>
    <w:rsid w:val="009E2483"/>
    <w:rsid w:val="009E2B70"/>
    <w:rsid w:val="009E32A2"/>
    <w:rsid w:val="009E73C6"/>
    <w:rsid w:val="009E763D"/>
    <w:rsid w:val="009F0016"/>
    <w:rsid w:val="00A0219E"/>
    <w:rsid w:val="00A10C86"/>
    <w:rsid w:val="00A11363"/>
    <w:rsid w:val="00A13CB6"/>
    <w:rsid w:val="00A203A7"/>
    <w:rsid w:val="00A3118D"/>
    <w:rsid w:val="00A31EC1"/>
    <w:rsid w:val="00A321A7"/>
    <w:rsid w:val="00A32824"/>
    <w:rsid w:val="00A337F7"/>
    <w:rsid w:val="00A41DF6"/>
    <w:rsid w:val="00A41F0E"/>
    <w:rsid w:val="00A4300D"/>
    <w:rsid w:val="00A445B9"/>
    <w:rsid w:val="00A45B5C"/>
    <w:rsid w:val="00A5159C"/>
    <w:rsid w:val="00A516FB"/>
    <w:rsid w:val="00A560DF"/>
    <w:rsid w:val="00A622AD"/>
    <w:rsid w:val="00A625C4"/>
    <w:rsid w:val="00A65949"/>
    <w:rsid w:val="00A71DDF"/>
    <w:rsid w:val="00A728EC"/>
    <w:rsid w:val="00A80AD3"/>
    <w:rsid w:val="00A80F9B"/>
    <w:rsid w:val="00A823B4"/>
    <w:rsid w:val="00A82CAE"/>
    <w:rsid w:val="00A85EAD"/>
    <w:rsid w:val="00A8719F"/>
    <w:rsid w:val="00A93811"/>
    <w:rsid w:val="00A94F31"/>
    <w:rsid w:val="00AB31CC"/>
    <w:rsid w:val="00AB5F75"/>
    <w:rsid w:val="00AC3176"/>
    <w:rsid w:val="00AC7DEA"/>
    <w:rsid w:val="00AD0A1C"/>
    <w:rsid w:val="00AD1647"/>
    <w:rsid w:val="00AD556B"/>
    <w:rsid w:val="00AE0B5D"/>
    <w:rsid w:val="00AE2004"/>
    <w:rsid w:val="00AF0B4B"/>
    <w:rsid w:val="00AF54E4"/>
    <w:rsid w:val="00B03956"/>
    <w:rsid w:val="00B04F6B"/>
    <w:rsid w:val="00B10789"/>
    <w:rsid w:val="00B21411"/>
    <w:rsid w:val="00B227CF"/>
    <w:rsid w:val="00B323EF"/>
    <w:rsid w:val="00B40DEF"/>
    <w:rsid w:val="00B452F2"/>
    <w:rsid w:val="00B463BE"/>
    <w:rsid w:val="00B50FB5"/>
    <w:rsid w:val="00B53449"/>
    <w:rsid w:val="00B536D5"/>
    <w:rsid w:val="00B55C5D"/>
    <w:rsid w:val="00B60581"/>
    <w:rsid w:val="00B7053B"/>
    <w:rsid w:val="00B726F8"/>
    <w:rsid w:val="00B7280B"/>
    <w:rsid w:val="00B72C03"/>
    <w:rsid w:val="00B81863"/>
    <w:rsid w:val="00B82E36"/>
    <w:rsid w:val="00B91279"/>
    <w:rsid w:val="00B9247D"/>
    <w:rsid w:val="00B92779"/>
    <w:rsid w:val="00B94598"/>
    <w:rsid w:val="00BA0363"/>
    <w:rsid w:val="00BA2153"/>
    <w:rsid w:val="00BA2FB7"/>
    <w:rsid w:val="00BA4BE3"/>
    <w:rsid w:val="00BA6DE4"/>
    <w:rsid w:val="00BB2E54"/>
    <w:rsid w:val="00BB5124"/>
    <w:rsid w:val="00BB7681"/>
    <w:rsid w:val="00BC10FE"/>
    <w:rsid w:val="00BC3C39"/>
    <w:rsid w:val="00BC7BDF"/>
    <w:rsid w:val="00BD0ACF"/>
    <w:rsid w:val="00BD72DB"/>
    <w:rsid w:val="00BE6E14"/>
    <w:rsid w:val="00BF3152"/>
    <w:rsid w:val="00BF4777"/>
    <w:rsid w:val="00BF5B40"/>
    <w:rsid w:val="00BF6720"/>
    <w:rsid w:val="00BF7C1C"/>
    <w:rsid w:val="00C01E3C"/>
    <w:rsid w:val="00C02FCC"/>
    <w:rsid w:val="00C0315A"/>
    <w:rsid w:val="00C0576C"/>
    <w:rsid w:val="00C10307"/>
    <w:rsid w:val="00C104A5"/>
    <w:rsid w:val="00C32AE9"/>
    <w:rsid w:val="00C332CE"/>
    <w:rsid w:val="00C335EF"/>
    <w:rsid w:val="00C33859"/>
    <w:rsid w:val="00C3779C"/>
    <w:rsid w:val="00C40822"/>
    <w:rsid w:val="00C40EA7"/>
    <w:rsid w:val="00C42D17"/>
    <w:rsid w:val="00C50C58"/>
    <w:rsid w:val="00C51D17"/>
    <w:rsid w:val="00C57E6E"/>
    <w:rsid w:val="00C62348"/>
    <w:rsid w:val="00C64978"/>
    <w:rsid w:val="00C71388"/>
    <w:rsid w:val="00C747A1"/>
    <w:rsid w:val="00C83B56"/>
    <w:rsid w:val="00C857B1"/>
    <w:rsid w:val="00C96ECA"/>
    <w:rsid w:val="00C973DC"/>
    <w:rsid w:val="00CA0045"/>
    <w:rsid w:val="00CB25AB"/>
    <w:rsid w:val="00CB31D8"/>
    <w:rsid w:val="00CB3FD1"/>
    <w:rsid w:val="00CB7033"/>
    <w:rsid w:val="00CD5A0F"/>
    <w:rsid w:val="00CD5A14"/>
    <w:rsid w:val="00CD5A79"/>
    <w:rsid w:val="00CE4459"/>
    <w:rsid w:val="00CE723D"/>
    <w:rsid w:val="00CF019F"/>
    <w:rsid w:val="00CF2EAB"/>
    <w:rsid w:val="00CF2F9C"/>
    <w:rsid w:val="00CF322D"/>
    <w:rsid w:val="00CF32EC"/>
    <w:rsid w:val="00CF3AD1"/>
    <w:rsid w:val="00CF7E2D"/>
    <w:rsid w:val="00D066D2"/>
    <w:rsid w:val="00D124C3"/>
    <w:rsid w:val="00D151A3"/>
    <w:rsid w:val="00D171DE"/>
    <w:rsid w:val="00D20FCA"/>
    <w:rsid w:val="00D21B77"/>
    <w:rsid w:val="00D231D9"/>
    <w:rsid w:val="00D31644"/>
    <w:rsid w:val="00D34968"/>
    <w:rsid w:val="00D35C16"/>
    <w:rsid w:val="00D35D28"/>
    <w:rsid w:val="00D36955"/>
    <w:rsid w:val="00D37747"/>
    <w:rsid w:val="00D44A9D"/>
    <w:rsid w:val="00D52F8F"/>
    <w:rsid w:val="00D54C91"/>
    <w:rsid w:val="00D64D78"/>
    <w:rsid w:val="00D70DD9"/>
    <w:rsid w:val="00D72359"/>
    <w:rsid w:val="00D7457C"/>
    <w:rsid w:val="00D74A7D"/>
    <w:rsid w:val="00D765B5"/>
    <w:rsid w:val="00D7774C"/>
    <w:rsid w:val="00D8289C"/>
    <w:rsid w:val="00D83571"/>
    <w:rsid w:val="00D86FFA"/>
    <w:rsid w:val="00D91976"/>
    <w:rsid w:val="00D92338"/>
    <w:rsid w:val="00DA47C8"/>
    <w:rsid w:val="00DA4F0A"/>
    <w:rsid w:val="00DB7699"/>
    <w:rsid w:val="00DC0802"/>
    <w:rsid w:val="00DD303F"/>
    <w:rsid w:val="00DD6328"/>
    <w:rsid w:val="00DE2133"/>
    <w:rsid w:val="00DE3A90"/>
    <w:rsid w:val="00DE77B5"/>
    <w:rsid w:val="00DF22DF"/>
    <w:rsid w:val="00DF2BD5"/>
    <w:rsid w:val="00E04D58"/>
    <w:rsid w:val="00E07704"/>
    <w:rsid w:val="00E11212"/>
    <w:rsid w:val="00E2247D"/>
    <w:rsid w:val="00E27815"/>
    <w:rsid w:val="00E3222C"/>
    <w:rsid w:val="00E4282B"/>
    <w:rsid w:val="00E44488"/>
    <w:rsid w:val="00E44843"/>
    <w:rsid w:val="00E46396"/>
    <w:rsid w:val="00E5141C"/>
    <w:rsid w:val="00E52B63"/>
    <w:rsid w:val="00E562FE"/>
    <w:rsid w:val="00E64D90"/>
    <w:rsid w:val="00E666AE"/>
    <w:rsid w:val="00E71F36"/>
    <w:rsid w:val="00E721CD"/>
    <w:rsid w:val="00E7669D"/>
    <w:rsid w:val="00E77AE0"/>
    <w:rsid w:val="00E81746"/>
    <w:rsid w:val="00E83A6F"/>
    <w:rsid w:val="00E85675"/>
    <w:rsid w:val="00E90B35"/>
    <w:rsid w:val="00E94CC2"/>
    <w:rsid w:val="00EA1467"/>
    <w:rsid w:val="00EC6F7C"/>
    <w:rsid w:val="00ED2DEA"/>
    <w:rsid w:val="00ED599E"/>
    <w:rsid w:val="00ED6682"/>
    <w:rsid w:val="00EE089D"/>
    <w:rsid w:val="00EE0ECD"/>
    <w:rsid w:val="00EE22D3"/>
    <w:rsid w:val="00EE608A"/>
    <w:rsid w:val="00EE6637"/>
    <w:rsid w:val="00EF51FC"/>
    <w:rsid w:val="00EF6B62"/>
    <w:rsid w:val="00F00BF7"/>
    <w:rsid w:val="00F02437"/>
    <w:rsid w:val="00F0398D"/>
    <w:rsid w:val="00F041C8"/>
    <w:rsid w:val="00F05FC2"/>
    <w:rsid w:val="00F148F0"/>
    <w:rsid w:val="00F213D7"/>
    <w:rsid w:val="00F23E31"/>
    <w:rsid w:val="00F27FE2"/>
    <w:rsid w:val="00F36C20"/>
    <w:rsid w:val="00F37300"/>
    <w:rsid w:val="00F37AB8"/>
    <w:rsid w:val="00F45DD0"/>
    <w:rsid w:val="00F550D0"/>
    <w:rsid w:val="00F5584E"/>
    <w:rsid w:val="00F63599"/>
    <w:rsid w:val="00F63A48"/>
    <w:rsid w:val="00F72C8B"/>
    <w:rsid w:val="00F73464"/>
    <w:rsid w:val="00F879C5"/>
    <w:rsid w:val="00F90A34"/>
    <w:rsid w:val="00F91EA3"/>
    <w:rsid w:val="00F931C7"/>
    <w:rsid w:val="00F93392"/>
    <w:rsid w:val="00F94C12"/>
    <w:rsid w:val="00FA2168"/>
    <w:rsid w:val="00FA5890"/>
    <w:rsid w:val="00FB3929"/>
    <w:rsid w:val="00FB4A7F"/>
    <w:rsid w:val="00FC015A"/>
    <w:rsid w:val="00FC0261"/>
    <w:rsid w:val="00FC426A"/>
    <w:rsid w:val="00FC5EAE"/>
    <w:rsid w:val="00FC77BE"/>
    <w:rsid w:val="00FD028B"/>
    <w:rsid w:val="00FD0898"/>
    <w:rsid w:val="00FD3617"/>
    <w:rsid w:val="00FD597E"/>
    <w:rsid w:val="00FD628F"/>
    <w:rsid w:val="00FD62CD"/>
    <w:rsid w:val="00FD77B9"/>
    <w:rsid w:val="00FE04C2"/>
    <w:rsid w:val="00FE4396"/>
    <w:rsid w:val="00FF193D"/>
    <w:rsid w:val="00FF556A"/>
    <w:rsid w:val="00FF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45A4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2C61"/>
    <w:rPr>
      <w:lang w:val="en-AU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5A2C61"/>
    <w:rPr>
      <w:color w:val="0000FF"/>
      <w:u w:val="single"/>
    </w:rPr>
  </w:style>
  <w:style w:type="paragraph" w:styleId="Antet">
    <w:name w:val="header"/>
    <w:basedOn w:val="Normal"/>
    <w:link w:val="AntetCaracter"/>
    <w:unhideWhenUsed/>
    <w:rsid w:val="00CF7E2D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  <w:lang w:val="en-US"/>
    </w:rPr>
  </w:style>
  <w:style w:type="character" w:customStyle="1" w:styleId="AntetCaracter">
    <w:name w:val="Antet Caracter"/>
    <w:link w:val="Antet"/>
    <w:rsid w:val="00CF7E2D"/>
    <w:rPr>
      <w:rFonts w:ascii="Calibri" w:eastAsia="Calibri" w:hAnsi="Calibri"/>
      <w:sz w:val="22"/>
      <w:szCs w:val="22"/>
      <w:lang w:val="en-US" w:eastAsia="en-US" w:bidi="ar-SA"/>
    </w:rPr>
  </w:style>
  <w:style w:type="table" w:styleId="GrilTabel">
    <w:name w:val="Table Grid"/>
    <w:basedOn w:val="TabelNormal"/>
    <w:rsid w:val="005424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nBalon">
    <w:name w:val="Balloon Text"/>
    <w:basedOn w:val="Normal"/>
    <w:semiHidden/>
    <w:rsid w:val="004E0194"/>
    <w:rPr>
      <w:rFonts w:ascii="Tahoma" w:hAnsi="Tahoma" w:cs="Tahoma"/>
      <w:sz w:val="16"/>
      <w:szCs w:val="16"/>
    </w:rPr>
  </w:style>
  <w:style w:type="paragraph" w:styleId="Frspaiere">
    <w:name w:val="No Spacing"/>
    <w:qFormat/>
    <w:rsid w:val="00457D80"/>
    <w:rPr>
      <w:rFonts w:ascii="Calibri" w:eastAsia="Calibri" w:hAnsi="Calibri"/>
      <w:sz w:val="22"/>
      <w:szCs w:val="22"/>
      <w:lang w:eastAsia="en-US"/>
    </w:rPr>
  </w:style>
  <w:style w:type="paragraph" w:styleId="Corptext">
    <w:name w:val="Body Text"/>
    <w:basedOn w:val="Normal"/>
    <w:link w:val="CorptextCaracter"/>
    <w:rsid w:val="001E4C76"/>
    <w:pPr>
      <w:spacing w:line="480" w:lineRule="auto"/>
      <w:jc w:val="both"/>
    </w:pPr>
    <w:rPr>
      <w:sz w:val="24"/>
      <w:szCs w:val="24"/>
      <w:lang w:val="ro-RO" w:eastAsia="ro-RO"/>
    </w:rPr>
  </w:style>
  <w:style w:type="character" w:customStyle="1" w:styleId="CorptextCaracter">
    <w:name w:val="Corp text Caracter"/>
    <w:link w:val="Corptext"/>
    <w:rsid w:val="00D35D28"/>
    <w:rPr>
      <w:sz w:val="24"/>
      <w:szCs w:val="24"/>
      <w:lang w:val="ro-RO" w:eastAsia="ro-RO"/>
    </w:rPr>
  </w:style>
  <w:style w:type="character" w:styleId="Accentuat">
    <w:name w:val="Emphasis"/>
    <w:qFormat/>
    <w:rsid w:val="00A321A7"/>
    <w:rPr>
      <w:i/>
      <w:iCs/>
    </w:rPr>
  </w:style>
  <w:style w:type="table" w:customStyle="1" w:styleId="Tabelgril1">
    <w:name w:val="Tabel grilă1"/>
    <w:basedOn w:val="TabelNormal"/>
    <w:next w:val="GrilTabel"/>
    <w:uiPriority w:val="59"/>
    <w:rsid w:val="00873BA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2">
    <w:name w:val="Tabel grilă2"/>
    <w:basedOn w:val="TabelNormal"/>
    <w:next w:val="GrilTabel"/>
    <w:rsid w:val="007E6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sol">
    <w:name w:val="footer"/>
    <w:basedOn w:val="Normal"/>
    <w:link w:val="SubsolCaracter"/>
    <w:uiPriority w:val="99"/>
    <w:rsid w:val="00D066D2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link w:val="Subsol"/>
    <w:uiPriority w:val="99"/>
    <w:rsid w:val="00D066D2"/>
    <w:rPr>
      <w:lang w:val="en-AU" w:eastAsia="en-US"/>
    </w:rPr>
  </w:style>
  <w:style w:type="character" w:customStyle="1" w:styleId="Bodytext5">
    <w:name w:val="Body text (5)_"/>
    <w:link w:val="Bodytext50"/>
    <w:locked/>
    <w:rsid w:val="003D61B6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3D61B6"/>
    <w:pPr>
      <w:widowControl w:val="0"/>
      <w:shd w:val="clear" w:color="auto" w:fill="FFFFFF"/>
      <w:spacing w:line="206" w:lineRule="exact"/>
    </w:pPr>
    <w:rPr>
      <w:rFonts w:ascii="Arial" w:eastAsia="Arial" w:hAnsi="Arial" w:cs="Arial"/>
      <w:sz w:val="16"/>
      <w:szCs w:val="16"/>
      <w:lang w:val="ro-RO" w:eastAsia="ro-RO"/>
    </w:rPr>
  </w:style>
  <w:style w:type="character" w:customStyle="1" w:styleId="Heading1">
    <w:name w:val="Heading #1_"/>
    <w:link w:val="Heading10"/>
    <w:locked/>
    <w:rsid w:val="003D61B6"/>
    <w:rPr>
      <w:rFonts w:ascii="Verdana" w:eastAsia="Verdana" w:hAnsi="Verdana" w:cs="Verdana"/>
      <w:sz w:val="16"/>
      <w:szCs w:val="16"/>
      <w:shd w:val="clear" w:color="auto" w:fill="FFFFFF"/>
    </w:rPr>
  </w:style>
  <w:style w:type="paragraph" w:customStyle="1" w:styleId="Heading10">
    <w:name w:val="Heading #1"/>
    <w:basedOn w:val="Normal"/>
    <w:link w:val="Heading1"/>
    <w:rsid w:val="003D61B6"/>
    <w:pPr>
      <w:widowControl w:val="0"/>
      <w:shd w:val="clear" w:color="auto" w:fill="FFFFFF"/>
      <w:spacing w:line="206" w:lineRule="exact"/>
      <w:jc w:val="both"/>
      <w:outlineLvl w:val="0"/>
    </w:pPr>
    <w:rPr>
      <w:rFonts w:ascii="Verdana" w:eastAsia="Verdana" w:hAnsi="Verdana" w:cs="Verdana"/>
      <w:sz w:val="16"/>
      <w:szCs w:val="16"/>
      <w:lang w:val="ro-RO" w:eastAsia="ro-RO"/>
    </w:rPr>
  </w:style>
  <w:style w:type="character" w:customStyle="1" w:styleId="Bodytext2Bold">
    <w:name w:val="Body text (2) + Bold"/>
    <w:rsid w:val="003D61B6"/>
    <w:rPr>
      <w:rFonts w:ascii="Verdana" w:eastAsia="Verdana" w:hAnsi="Verdana" w:cs="Verdan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o-RO" w:eastAsia="ro-RO" w:bidi="ro-RO"/>
    </w:rPr>
  </w:style>
  <w:style w:type="character" w:customStyle="1" w:styleId="Bodytext2">
    <w:name w:val="Body text (2)"/>
    <w:rsid w:val="003D61B6"/>
    <w:rPr>
      <w:rFonts w:ascii="Verdana" w:eastAsia="Verdana" w:hAnsi="Verdana" w:cs="Verdan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FD62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2C61"/>
    <w:rPr>
      <w:lang w:val="en-AU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5A2C61"/>
    <w:rPr>
      <w:color w:val="0000FF"/>
      <w:u w:val="single"/>
    </w:rPr>
  </w:style>
  <w:style w:type="paragraph" w:styleId="Antet">
    <w:name w:val="header"/>
    <w:basedOn w:val="Normal"/>
    <w:link w:val="AntetCaracter"/>
    <w:unhideWhenUsed/>
    <w:rsid w:val="00CF7E2D"/>
    <w:pPr>
      <w:tabs>
        <w:tab w:val="center" w:pos="4680"/>
        <w:tab w:val="right" w:pos="9360"/>
      </w:tabs>
    </w:pPr>
    <w:rPr>
      <w:rFonts w:ascii="Calibri" w:eastAsia="Calibri" w:hAnsi="Calibri"/>
      <w:sz w:val="22"/>
      <w:szCs w:val="22"/>
      <w:lang w:val="en-US"/>
    </w:rPr>
  </w:style>
  <w:style w:type="character" w:customStyle="1" w:styleId="AntetCaracter">
    <w:name w:val="Antet Caracter"/>
    <w:link w:val="Antet"/>
    <w:rsid w:val="00CF7E2D"/>
    <w:rPr>
      <w:rFonts w:ascii="Calibri" w:eastAsia="Calibri" w:hAnsi="Calibri"/>
      <w:sz w:val="22"/>
      <w:szCs w:val="22"/>
      <w:lang w:val="en-US" w:eastAsia="en-US" w:bidi="ar-SA"/>
    </w:rPr>
  </w:style>
  <w:style w:type="table" w:styleId="GrilTabel">
    <w:name w:val="Table Grid"/>
    <w:basedOn w:val="TabelNormal"/>
    <w:rsid w:val="005424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nBalon">
    <w:name w:val="Balloon Text"/>
    <w:basedOn w:val="Normal"/>
    <w:semiHidden/>
    <w:rsid w:val="004E0194"/>
    <w:rPr>
      <w:rFonts w:ascii="Tahoma" w:hAnsi="Tahoma" w:cs="Tahoma"/>
      <w:sz w:val="16"/>
      <w:szCs w:val="16"/>
    </w:rPr>
  </w:style>
  <w:style w:type="paragraph" w:styleId="Frspaiere">
    <w:name w:val="No Spacing"/>
    <w:qFormat/>
    <w:rsid w:val="00457D80"/>
    <w:rPr>
      <w:rFonts w:ascii="Calibri" w:eastAsia="Calibri" w:hAnsi="Calibri"/>
      <w:sz w:val="22"/>
      <w:szCs w:val="22"/>
      <w:lang w:eastAsia="en-US"/>
    </w:rPr>
  </w:style>
  <w:style w:type="paragraph" w:styleId="Corptext">
    <w:name w:val="Body Text"/>
    <w:basedOn w:val="Normal"/>
    <w:link w:val="CorptextCaracter"/>
    <w:rsid w:val="001E4C76"/>
    <w:pPr>
      <w:spacing w:line="480" w:lineRule="auto"/>
      <w:jc w:val="both"/>
    </w:pPr>
    <w:rPr>
      <w:sz w:val="24"/>
      <w:szCs w:val="24"/>
      <w:lang w:val="ro-RO" w:eastAsia="ro-RO"/>
    </w:rPr>
  </w:style>
  <w:style w:type="character" w:customStyle="1" w:styleId="CorptextCaracter">
    <w:name w:val="Corp text Caracter"/>
    <w:link w:val="Corptext"/>
    <w:rsid w:val="00D35D28"/>
    <w:rPr>
      <w:sz w:val="24"/>
      <w:szCs w:val="24"/>
      <w:lang w:val="ro-RO" w:eastAsia="ro-RO"/>
    </w:rPr>
  </w:style>
  <w:style w:type="character" w:styleId="Accentuat">
    <w:name w:val="Emphasis"/>
    <w:qFormat/>
    <w:rsid w:val="00A321A7"/>
    <w:rPr>
      <w:i/>
      <w:iCs/>
    </w:rPr>
  </w:style>
  <w:style w:type="table" w:customStyle="1" w:styleId="Tabelgril1">
    <w:name w:val="Tabel grilă1"/>
    <w:basedOn w:val="TabelNormal"/>
    <w:next w:val="GrilTabel"/>
    <w:uiPriority w:val="59"/>
    <w:rsid w:val="00873BA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2">
    <w:name w:val="Tabel grilă2"/>
    <w:basedOn w:val="TabelNormal"/>
    <w:next w:val="GrilTabel"/>
    <w:rsid w:val="007E6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sol">
    <w:name w:val="footer"/>
    <w:basedOn w:val="Normal"/>
    <w:link w:val="SubsolCaracter"/>
    <w:uiPriority w:val="99"/>
    <w:rsid w:val="00D066D2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link w:val="Subsol"/>
    <w:uiPriority w:val="99"/>
    <w:rsid w:val="00D066D2"/>
    <w:rPr>
      <w:lang w:val="en-AU" w:eastAsia="en-US"/>
    </w:rPr>
  </w:style>
  <w:style w:type="character" w:customStyle="1" w:styleId="Bodytext5">
    <w:name w:val="Body text (5)_"/>
    <w:link w:val="Bodytext50"/>
    <w:locked/>
    <w:rsid w:val="003D61B6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3D61B6"/>
    <w:pPr>
      <w:widowControl w:val="0"/>
      <w:shd w:val="clear" w:color="auto" w:fill="FFFFFF"/>
      <w:spacing w:line="206" w:lineRule="exact"/>
    </w:pPr>
    <w:rPr>
      <w:rFonts w:ascii="Arial" w:eastAsia="Arial" w:hAnsi="Arial" w:cs="Arial"/>
      <w:sz w:val="16"/>
      <w:szCs w:val="16"/>
      <w:lang w:val="ro-RO" w:eastAsia="ro-RO"/>
    </w:rPr>
  </w:style>
  <w:style w:type="character" w:customStyle="1" w:styleId="Heading1">
    <w:name w:val="Heading #1_"/>
    <w:link w:val="Heading10"/>
    <w:locked/>
    <w:rsid w:val="003D61B6"/>
    <w:rPr>
      <w:rFonts w:ascii="Verdana" w:eastAsia="Verdana" w:hAnsi="Verdana" w:cs="Verdana"/>
      <w:sz w:val="16"/>
      <w:szCs w:val="16"/>
      <w:shd w:val="clear" w:color="auto" w:fill="FFFFFF"/>
    </w:rPr>
  </w:style>
  <w:style w:type="paragraph" w:customStyle="1" w:styleId="Heading10">
    <w:name w:val="Heading #1"/>
    <w:basedOn w:val="Normal"/>
    <w:link w:val="Heading1"/>
    <w:rsid w:val="003D61B6"/>
    <w:pPr>
      <w:widowControl w:val="0"/>
      <w:shd w:val="clear" w:color="auto" w:fill="FFFFFF"/>
      <w:spacing w:line="206" w:lineRule="exact"/>
      <w:jc w:val="both"/>
      <w:outlineLvl w:val="0"/>
    </w:pPr>
    <w:rPr>
      <w:rFonts w:ascii="Verdana" w:eastAsia="Verdana" w:hAnsi="Verdana" w:cs="Verdana"/>
      <w:sz w:val="16"/>
      <w:szCs w:val="16"/>
      <w:lang w:val="ro-RO" w:eastAsia="ro-RO"/>
    </w:rPr>
  </w:style>
  <w:style w:type="character" w:customStyle="1" w:styleId="Bodytext2Bold">
    <w:name w:val="Body text (2) + Bold"/>
    <w:rsid w:val="003D61B6"/>
    <w:rPr>
      <w:rFonts w:ascii="Verdana" w:eastAsia="Verdana" w:hAnsi="Verdana" w:cs="Verdana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o-RO" w:eastAsia="ro-RO" w:bidi="ro-RO"/>
    </w:rPr>
  </w:style>
  <w:style w:type="character" w:customStyle="1" w:styleId="Bodytext2">
    <w:name w:val="Body text (2)"/>
    <w:rsid w:val="003D61B6"/>
    <w:rPr>
      <w:rFonts w:ascii="Verdana" w:eastAsia="Verdana" w:hAnsi="Verdana" w:cs="Verdan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FD62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a_secretariat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57042-DDA6-4B7D-99B0-0EA5CCB339C0}">
  <ds:schemaRefs>
    <ds:schemaRef ds:uri="urn:schemas-microsoft-com.VSTO2008Demos.ControlsStorage"/>
  </ds:schemaRefs>
</ds:datastoreItem>
</file>

<file path=customXml/itemProps2.xml><?xml version="1.0" encoding="utf-8"?>
<ds:datastoreItem xmlns:ds="http://schemas.openxmlformats.org/officeDocument/2006/customXml" ds:itemID="{FEEA168D-B460-43A6-9646-008ACF483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26</TotalTime>
  <Pages>1</Pages>
  <Words>293</Words>
  <Characters>1701</Characters>
  <Application>Microsoft Office Word</Application>
  <DocSecurity>0</DocSecurity>
  <Lines>14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OrgHome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FullNameHere</dc:creator>
  <cp:lastModifiedBy>Nicoleta</cp:lastModifiedBy>
  <cp:revision>18</cp:revision>
  <cp:lastPrinted>2024-06-28T08:03:00Z</cp:lastPrinted>
  <dcterms:created xsi:type="dcterms:W3CDTF">2023-06-20T18:02:00Z</dcterms:created>
  <dcterms:modified xsi:type="dcterms:W3CDTF">2024-06-28T09:51:00Z</dcterms:modified>
</cp:coreProperties>
</file>